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75BE1" w14:textId="77777777" w:rsidR="006B6BAF" w:rsidRDefault="006B6BAF" w:rsidP="006B6BAF">
      <w:pPr>
        <w:pStyle w:val="CRCoverPage"/>
        <w:tabs>
          <w:tab w:val="right" w:pos="9639"/>
        </w:tabs>
        <w:spacing w:after="0"/>
        <w:rPr>
          <w:b/>
          <w:i/>
          <w:noProof/>
          <w:sz w:val="28"/>
        </w:rPr>
      </w:pPr>
      <w:bookmarkStart w:id="0" w:name="_Toc27405395"/>
      <w:bookmarkStart w:id="1" w:name="_Toc51831944"/>
      <w:bookmarkStart w:id="2" w:name="_Toc6810916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R5-213273</w:t>
      </w:r>
      <w:r>
        <w:rPr>
          <w:b/>
          <w:i/>
          <w:noProof/>
          <w:sz w:val="28"/>
        </w:rPr>
        <w:fldChar w:fldCharType="end"/>
      </w:r>
    </w:p>
    <w:p w14:paraId="4CACAA78" w14:textId="77777777" w:rsidR="006B6BAF" w:rsidRDefault="006B6BAF" w:rsidP="006B6B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BAF" w14:paraId="0AA67EA6" w14:textId="77777777" w:rsidTr="00145811">
        <w:tc>
          <w:tcPr>
            <w:tcW w:w="9641" w:type="dxa"/>
            <w:gridSpan w:val="9"/>
            <w:tcBorders>
              <w:top w:val="single" w:sz="4" w:space="0" w:color="auto"/>
              <w:left w:val="single" w:sz="4" w:space="0" w:color="auto"/>
              <w:right w:val="single" w:sz="4" w:space="0" w:color="auto"/>
            </w:tcBorders>
          </w:tcPr>
          <w:p w14:paraId="17148E5F" w14:textId="77777777" w:rsidR="006B6BAF" w:rsidRDefault="006B6BAF" w:rsidP="00145811">
            <w:pPr>
              <w:pStyle w:val="CRCoverPage"/>
              <w:spacing w:after="0"/>
              <w:jc w:val="right"/>
              <w:rPr>
                <w:i/>
                <w:noProof/>
              </w:rPr>
            </w:pPr>
            <w:r>
              <w:rPr>
                <w:i/>
                <w:noProof/>
                <w:sz w:val="14"/>
              </w:rPr>
              <w:t>CR-Form-v12.1</w:t>
            </w:r>
          </w:p>
        </w:tc>
      </w:tr>
      <w:tr w:rsidR="006B6BAF" w14:paraId="554E003B" w14:textId="77777777" w:rsidTr="00145811">
        <w:tc>
          <w:tcPr>
            <w:tcW w:w="9641" w:type="dxa"/>
            <w:gridSpan w:val="9"/>
            <w:tcBorders>
              <w:left w:val="single" w:sz="4" w:space="0" w:color="auto"/>
              <w:right w:val="single" w:sz="4" w:space="0" w:color="auto"/>
            </w:tcBorders>
          </w:tcPr>
          <w:p w14:paraId="30555942" w14:textId="77777777" w:rsidR="006B6BAF" w:rsidRDefault="006B6BAF" w:rsidP="00145811">
            <w:pPr>
              <w:pStyle w:val="CRCoverPage"/>
              <w:spacing w:after="0"/>
              <w:jc w:val="center"/>
              <w:rPr>
                <w:noProof/>
              </w:rPr>
            </w:pPr>
            <w:r>
              <w:rPr>
                <w:b/>
                <w:noProof/>
                <w:sz w:val="32"/>
              </w:rPr>
              <w:t>CHANGE REQUEST</w:t>
            </w:r>
          </w:p>
        </w:tc>
      </w:tr>
      <w:tr w:rsidR="006B6BAF" w14:paraId="3EBE0B16" w14:textId="77777777" w:rsidTr="00145811">
        <w:tc>
          <w:tcPr>
            <w:tcW w:w="9641" w:type="dxa"/>
            <w:gridSpan w:val="9"/>
            <w:tcBorders>
              <w:left w:val="single" w:sz="4" w:space="0" w:color="auto"/>
              <w:right w:val="single" w:sz="4" w:space="0" w:color="auto"/>
            </w:tcBorders>
          </w:tcPr>
          <w:p w14:paraId="2C6BCDAC" w14:textId="77777777" w:rsidR="006B6BAF" w:rsidRDefault="006B6BAF" w:rsidP="00145811">
            <w:pPr>
              <w:pStyle w:val="CRCoverPage"/>
              <w:spacing w:after="0"/>
              <w:rPr>
                <w:noProof/>
                <w:sz w:val="8"/>
                <w:szCs w:val="8"/>
              </w:rPr>
            </w:pPr>
          </w:p>
        </w:tc>
      </w:tr>
      <w:tr w:rsidR="006B6BAF" w14:paraId="50D167B6" w14:textId="77777777" w:rsidTr="00145811">
        <w:tc>
          <w:tcPr>
            <w:tcW w:w="142" w:type="dxa"/>
            <w:tcBorders>
              <w:left w:val="single" w:sz="4" w:space="0" w:color="auto"/>
            </w:tcBorders>
          </w:tcPr>
          <w:p w14:paraId="1BBC2F66" w14:textId="77777777" w:rsidR="006B6BAF" w:rsidRDefault="006B6BAF" w:rsidP="00145811">
            <w:pPr>
              <w:pStyle w:val="CRCoverPage"/>
              <w:spacing w:after="0"/>
              <w:jc w:val="right"/>
              <w:rPr>
                <w:noProof/>
              </w:rPr>
            </w:pPr>
          </w:p>
        </w:tc>
        <w:tc>
          <w:tcPr>
            <w:tcW w:w="1559" w:type="dxa"/>
            <w:shd w:val="pct30" w:color="FFFF00" w:fill="auto"/>
          </w:tcPr>
          <w:p w14:paraId="1D731ED1" w14:textId="77777777" w:rsidR="006B6BAF" w:rsidRPr="00410371" w:rsidRDefault="006B6BAF" w:rsidP="001458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36.579-4</w:t>
            </w:r>
            <w:r>
              <w:rPr>
                <w:b/>
                <w:noProof/>
                <w:sz w:val="28"/>
              </w:rPr>
              <w:fldChar w:fldCharType="end"/>
            </w:r>
          </w:p>
        </w:tc>
        <w:tc>
          <w:tcPr>
            <w:tcW w:w="709" w:type="dxa"/>
          </w:tcPr>
          <w:p w14:paraId="64720BB2" w14:textId="77777777" w:rsidR="006B6BAF" w:rsidRDefault="006B6BAF" w:rsidP="00145811">
            <w:pPr>
              <w:pStyle w:val="CRCoverPage"/>
              <w:spacing w:after="0"/>
              <w:jc w:val="center"/>
              <w:rPr>
                <w:noProof/>
              </w:rPr>
            </w:pPr>
            <w:r>
              <w:rPr>
                <w:b/>
                <w:noProof/>
                <w:sz w:val="28"/>
              </w:rPr>
              <w:t>CR</w:t>
            </w:r>
          </w:p>
        </w:tc>
        <w:tc>
          <w:tcPr>
            <w:tcW w:w="1276" w:type="dxa"/>
            <w:shd w:val="pct30" w:color="FFFF00" w:fill="auto"/>
          </w:tcPr>
          <w:p w14:paraId="0637885B" w14:textId="77777777" w:rsidR="006B6BAF" w:rsidRPr="00410371" w:rsidRDefault="006B6BAF" w:rsidP="00145811">
            <w:pPr>
              <w:pStyle w:val="CRCoverPage"/>
              <w:spacing w:after="0"/>
              <w:rPr>
                <w:noProof/>
              </w:rPr>
            </w:pPr>
            <w:r>
              <w:fldChar w:fldCharType="begin"/>
            </w:r>
            <w:r>
              <w:instrText xml:space="preserve"> DOCPROPERTY  Cr#  \* MERGEFORMAT </w:instrText>
            </w:r>
            <w:r>
              <w:fldChar w:fldCharType="separate"/>
            </w:r>
            <w:r w:rsidRPr="00410371">
              <w:rPr>
                <w:b/>
                <w:noProof/>
                <w:sz w:val="28"/>
              </w:rPr>
              <w:t>0016</w:t>
            </w:r>
            <w:r>
              <w:rPr>
                <w:b/>
                <w:noProof/>
                <w:sz w:val="28"/>
              </w:rPr>
              <w:fldChar w:fldCharType="end"/>
            </w:r>
          </w:p>
        </w:tc>
        <w:tc>
          <w:tcPr>
            <w:tcW w:w="709" w:type="dxa"/>
          </w:tcPr>
          <w:p w14:paraId="1B76B2A0" w14:textId="77777777" w:rsidR="006B6BAF" w:rsidRDefault="006B6BAF" w:rsidP="00145811">
            <w:pPr>
              <w:pStyle w:val="CRCoverPage"/>
              <w:tabs>
                <w:tab w:val="right" w:pos="625"/>
              </w:tabs>
              <w:spacing w:after="0"/>
              <w:jc w:val="center"/>
              <w:rPr>
                <w:noProof/>
              </w:rPr>
            </w:pPr>
            <w:r>
              <w:rPr>
                <w:b/>
                <w:bCs/>
                <w:noProof/>
                <w:sz w:val="28"/>
              </w:rPr>
              <w:t>rev</w:t>
            </w:r>
          </w:p>
        </w:tc>
        <w:tc>
          <w:tcPr>
            <w:tcW w:w="992" w:type="dxa"/>
            <w:shd w:val="pct30" w:color="FFFF00" w:fill="auto"/>
          </w:tcPr>
          <w:p w14:paraId="33AF5401" w14:textId="77777777" w:rsidR="006B6BAF" w:rsidRPr="00410371" w:rsidRDefault="006B6BAF" w:rsidP="001458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3686D3" w14:textId="77777777" w:rsidR="006B6BAF" w:rsidRDefault="006B6BAF" w:rsidP="00145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F2C0A" w14:textId="77777777" w:rsidR="006B6BAF" w:rsidRPr="00410371" w:rsidRDefault="006B6BAF" w:rsidP="001458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14.5.0</w:t>
            </w:r>
            <w:r>
              <w:rPr>
                <w:b/>
                <w:noProof/>
                <w:sz w:val="28"/>
              </w:rPr>
              <w:fldChar w:fldCharType="end"/>
            </w:r>
          </w:p>
        </w:tc>
        <w:tc>
          <w:tcPr>
            <w:tcW w:w="143" w:type="dxa"/>
            <w:tcBorders>
              <w:right w:val="single" w:sz="4" w:space="0" w:color="auto"/>
            </w:tcBorders>
          </w:tcPr>
          <w:p w14:paraId="22A937E1" w14:textId="77777777" w:rsidR="006B6BAF" w:rsidRDefault="006B6BAF" w:rsidP="00145811">
            <w:pPr>
              <w:pStyle w:val="CRCoverPage"/>
              <w:spacing w:after="0"/>
              <w:rPr>
                <w:noProof/>
              </w:rPr>
            </w:pPr>
          </w:p>
        </w:tc>
      </w:tr>
      <w:tr w:rsidR="006B6BAF" w14:paraId="563DAEDF" w14:textId="77777777" w:rsidTr="00145811">
        <w:tc>
          <w:tcPr>
            <w:tcW w:w="9641" w:type="dxa"/>
            <w:gridSpan w:val="9"/>
            <w:tcBorders>
              <w:left w:val="single" w:sz="4" w:space="0" w:color="auto"/>
              <w:right w:val="single" w:sz="4" w:space="0" w:color="auto"/>
            </w:tcBorders>
          </w:tcPr>
          <w:p w14:paraId="0C849B12" w14:textId="77777777" w:rsidR="006B6BAF" w:rsidRDefault="006B6BAF" w:rsidP="00145811">
            <w:pPr>
              <w:pStyle w:val="CRCoverPage"/>
              <w:spacing w:after="0"/>
              <w:rPr>
                <w:noProof/>
              </w:rPr>
            </w:pPr>
          </w:p>
        </w:tc>
      </w:tr>
      <w:tr w:rsidR="006B6BAF" w14:paraId="6A59B5FA" w14:textId="77777777" w:rsidTr="00145811">
        <w:tc>
          <w:tcPr>
            <w:tcW w:w="9641" w:type="dxa"/>
            <w:gridSpan w:val="9"/>
            <w:tcBorders>
              <w:top w:val="single" w:sz="4" w:space="0" w:color="auto"/>
            </w:tcBorders>
          </w:tcPr>
          <w:p w14:paraId="176A76BC" w14:textId="77777777" w:rsidR="006B6BAF" w:rsidRPr="00F25D98" w:rsidRDefault="006B6BAF" w:rsidP="0014581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color w:val="FF0000"/>
                </w:rPr>
                <w:t>HE</w:t>
              </w:r>
              <w:bookmarkStart w:id="3" w:name="_Hlt497126619"/>
              <w:r w:rsidRPr="00F25D98">
                <w:rPr>
                  <w:rStyle w:val="Hyperlink"/>
                  <w:rFonts w:cs="Arial"/>
                  <w:color w:val="FF0000"/>
                </w:rPr>
                <w:t>L</w:t>
              </w:r>
              <w:bookmarkEnd w:id="3"/>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rPr>
                <w:t>http://www.3gpp.org/Change-Requests</w:t>
              </w:r>
            </w:hyperlink>
            <w:r w:rsidRPr="00F25D98">
              <w:rPr>
                <w:rFonts w:cs="Arial"/>
                <w:i/>
                <w:noProof/>
              </w:rPr>
              <w:t>.</w:t>
            </w:r>
          </w:p>
        </w:tc>
      </w:tr>
      <w:tr w:rsidR="006B6BAF" w14:paraId="3F84B6B5" w14:textId="77777777" w:rsidTr="00145811">
        <w:tc>
          <w:tcPr>
            <w:tcW w:w="9641" w:type="dxa"/>
            <w:gridSpan w:val="9"/>
          </w:tcPr>
          <w:p w14:paraId="0EA7340E" w14:textId="77777777" w:rsidR="006B6BAF" w:rsidRDefault="006B6BAF" w:rsidP="00145811">
            <w:pPr>
              <w:pStyle w:val="CRCoverPage"/>
              <w:spacing w:after="0"/>
              <w:rPr>
                <w:noProof/>
                <w:sz w:val="8"/>
                <w:szCs w:val="8"/>
              </w:rPr>
            </w:pPr>
          </w:p>
        </w:tc>
      </w:tr>
    </w:tbl>
    <w:p w14:paraId="61620B61" w14:textId="77777777" w:rsidR="006B6BAF" w:rsidRDefault="006B6BAF" w:rsidP="006B6B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BAF" w14:paraId="1ED2942E" w14:textId="77777777" w:rsidTr="00145811">
        <w:tc>
          <w:tcPr>
            <w:tcW w:w="2835" w:type="dxa"/>
          </w:tcPr>
          <w:p w14:paraId="095B68F9" w14:textId="77777777" w:rsidR="006B6BAF" w:rsidRDefault="006B6BAF" w:rsidP="00145811">
            <w:pPr>
              <w:pStyle w:val="CRCoverPage"/>
              <w:tabs>
                <w:tab w:val="right" w:pos="2751"/>
              </w:tabs>
              <w:spacing w:after="0"/>
              <w:rPr>
                <w:b/>
                <w:i/>
                <w:noProof/>
              </w:rPr>
            </w:pPr>
            <w:r>
              <w:rPr>
                <w:b/>
                <w:i/>
                <w:noProof/>
              </w:rPr>
              <w:t>Proposed change affects:</w:t>
            </w:r>
          </w:p>
        </w:tc>
        <w:tc>
          <w:tcPr>
            <w:tcW w:w="1418" w:type="dxa"/>
          </w:tcPr>
          <w:p w14:paraId="12D6DF0B" w14:textId="77777777" w:rsidR="006B6BAF" w:rsidRDefault="006B6BAF" w:rsidP="00145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376084" w14:textId="77777777" w:rsidR="006B6BAF" w:rsidRDefault="006B6BAF" w:rsidP="00145811">
            <w:pPr>
              <w:pStyle w:val="CRCoverPage"/>
              <w:spacing w:after="0"/>
              <w:jc w:val="center"/>
              <w:rPr>
                <w:b/>
                <w:caps/>
                <w:noProof/>
              </w:rPr>
            </w:pPr>
          </w:p>
        </w:tc>
        <w:tc>
          <w:tcPr>
            <w:tcW w:w="709" w:type="dxa"/>
            <w:tcBorders>
              <w:left w:val="single" w:sz="4" w:space="0" w:color="auto"/>
            </w:tcBorders>
          </w:tcPr>
          <w:p w14:paraId="5F7E98A5" w14:textId="77777777" w:rsidR="006B6BAF" w:rsidRDefault="006B6BAF" w:rsidP="00145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2D2FA" w14:textId="77777777" w:rsidR="006B6BAF" w:rsidRDefault="006B6BAF" w:rsidP="00145811">
            <w:pPr>
              <w:pStyle w:val="CRCoverPage"/>
              <w:spacing w:after="0"/>
              <w:jc w:val="center"/>
              <w:rPr>
                <w:b/>
                <w:caps/>
                <w:noProof/>
              </w:rPr>
            </w:pPr>
          </w:p>
        </w:tc>
        <w:tc>
          <w:tcPr>
            <w:tcW w:w="2126" w:type="dxa"/>
          </w:tcPr>
          <w:p w14:paraId="65547CE9" w14:textId="77777777" w:rsidR="006B6BAF" w:rsidRDefault="006B6BAF" w:rsidP="00145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48EA68" w14:textId="77777777" w:rsidR="006B6BAF" w:rsidRDefault="006B6BAF" w:rsidP="00145811">
            <w:pPr>
              <w:pStyle w:val="CRCoverPage"/>
              <w:spacing w:after="0"/>
              <w:jc w:val="center"/>
              <w:rPr>
                <w:b/>
                <w:caps/>
                <w:noProof/>
              </w:rPr>
            </w:pPr>
          </w:p>
        </w:tc>
        <w:tc>
          <w:tcPr>
            <w:tcW w:w="1418" w:type="dxa"/>
            <w:tcBorders>
              <w:left w:val="nil"/>
            </w:tcBorders>
          </w:tcPr>
          <w:p w14:paraId="095589FA" w14:textId="77777777" w:rsidR="006B6BAF" w:rsidRDefault="006B6BAF" w:rsidP="00145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AE867" w14:textId="77777777" w:rsidR="006B6BAF" w:rsidRDefault="006B6BAF" w:rsidP="00145811">
            <w:pPr>
              <w:pStyle w:val="CRCoverPage"/>
              <w:spacing w:after="0"/>
              <w:jc w:val="center"/>
              <w:rPr>
                <w:b/>
                <w:bCs/>
                <w:caps/>
                <w:noProof/>
              </w:rPr>
            </w:pPr>
          </w:p>
        </w:tc>
      </w:tr>
    </w:tbl>
    <w:p w14:paraId="0F8B7D9C" w14:textId="77777777" w:rsidR="006B6BAF" w:rsidRDefault="006B6BAF" w:rsidP="006B6B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BAF" w14:paraId="43CBD9CC" w14:textId="77777777" w:rsidTr="00145811">
        <w:tc>
          <w:tcPr>
            <w:tcW w:w="9640" w:type="dxa"/>
            <w:gridSpan w:val="11"/>
          </w:tcPr>
          <w:p w14:paraId="755E756D" w14:textId="77777777" w:rsidR="006B6BAF" w:rsidRDefault="006B6BAF" w:rsidP="00145811">
            <w:pPr>
              <w:pStyle w:val="CRCoverPage"/>
              <w:spacing w:after="0"/>
              <w:rPr>
                <w:noProof/>
                <w:sz w:val="8"/>
                <w:szCs w:val="8"/>
              </w:rPr>
            </w:pPr>
          </w:p>
        </w:tc>
      </w:tr>
      <w:tr w:rsidR="006B6BAF" w14:paraId="022287C2" w14:textId="77777777" w:rsidTr="00145811">
        <w:tc>
          <w:tcPr>
            <w:tcW w:w="1843" w:type="dxa"/>
            <w:tcBorders>
              <w:top w:val="single" w:sz="4" w:space="0" w:color="auto"/>
              <w:left w:val="single" w:sz="4" w:space="0" w:color="auto"/>
            </w:tcBorders>
          </w:tcPr>
          <w:p w14:paraId="7E6F430B" w14:textId="77777777" w:rsidR="006B6BAF" w:rsidRDefault="006B6BAF" w:rsidP="00145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6BF855" w14:textId="77777777" w:rsidR="006B6BAF" w:rsidRDefault="006B6BAF" w:rsidP="00145811">
            <w:pPr>
              <w:pStyle w:val="CRCoverPage"/>
              <w:spacing w:after="0"/>
              <w:ind w:left="100"/>
              <w:rPr>
                <w:noProof/>
              </w:rPr>
            </w:pPr>
            <w:r>
              <w:fldChar w:fldCharType="begin"/>
            </w:r>
            <w:r>
              <w:instrText xml:space="preserve"> DOCPROPERTY  CrTitle  \* MERGEFORMAT </w:instrText>
            </w:r>
            <w:r>
              <w:fldChar w:fldCharType="separate"/>
            </w:r>
            <w:r>
              <w:t xml:space="preserve">Addition of MCPTT conditions and implementation types </w:t>
            </w:r>
            <w:r>
              <w:fldChar w:fldCharType="end"/>
            </w:r>
          </w:p>
        </w:tc>
      </w:tr>
      <w:tr w:rsidR="006B6BAF" w14:paraId="67FF92C0" w14:textId="77777777" w:rsidTr="00145811">
        <w:tc>
          <w:tcPr>
            <w:tcW w:w="1843" w:type="dxa"/>
            <w:tcBorders>
              <w:left w:val="single" w:sz="4" w:space="0" w:color="auto"/>
            </w:tcBorders>
          </w:tcPr>
          <w:p w14:paraId="01BEDDC5" w14:textId="77777777" w:rsidR="006B6BAF" w:rsidRDefault="006B6BAF" w:rsidP="00145811">
            <w:pPr>
              <w:pStyle w:val="CRCoverPage"/>
              <w:spacing w:after="0"/>
              <w:rPr>
                <w:b/>
                <w:i/>
                <w:noProof/>
                <w:sz w:val="8"/>
                <w:szCs w:val="8"/>
              </w:rPr>
            </w:pPr>
          </w:p>
        </w:tc>
        <w:tc>
          <w:tcPr>
            <w:tcW w:w="7797" w:type="dxa"/>
            <w:gridSpan w:val="10"/>
            <w:tcBorders>
              <w:right w:val="single" w:sz="4" w:space="0" w:color="auto"/>
            </w:tcBorders>
          </w:tcPr>
          <w:p w14:paraId="124E7C34" w14:textId="77777777" w:rsidR="006B6BAF" w:rsidRDefault="006B6BAF" w:rsidP="00145811">
            <w:pPr>
              <w:pStyle w:val="CRCoverPage"/>
              <w:spacing w:after="0"/>
              <w:rPr>
                <w:noProof/>
                <w:sz w:val="8"/>
                <w:szCs w:val="8"/>
              </w:rPr>
            </w:pPr>
          </w:p>
        </w:tc>
      </w:tr>
      <w:tr w:rsidR="006B6BAF" w14:paraId="05D05FCA" w14:textId="77777777" w:rsidTr="00145811">
        <w:tc>
          <w:tcPr>
            <w:tcW w:w="1843" w:type="dxa"/>
            <w:tcBorders>
              <w:left w:val="single" w:sz="4" w:space="0" w:color="auto"/>
            </w:tcBorders>
          </w:tcPr>
          <w:p w14:paraId="52ADCD59" w14:textId="77777777" w:rsidR="006B6BAF" w:rsidRDefault="006B6BAF" w:rsidP="00145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BB1C9" w14:textId="77777777" w:rsidR="006B6BAF" w:rsidRDefault="006B6BAF" w:rsidP="00145811">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6B6BAF" w14:paraId="719148F1" w14:textId="77777777" w:rsidTr="00145811">
        <w:tc>
          <w:tcPr>
            <w:tcW w:w="1843" w:type="dxa"/>
            <w:tcBorders>
              <w:left w:val="single" w:sz="4" w:space="0" w:color="auto"/>
            </w:tcBorders>
          </w:tcPr>
          <w:p w14:paraId="25F76DEC" w14:textId="77777777" w:rsidR="006B6BAF" w:rsidRDefault="006B6BAF" w:rsidP="00145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40D0A7" w14:textId="77777777" w:rsidR="006B6BAF" w:rsidRDefault="006B6BAF" w:rsidP="001458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B6BAF" w14:paraId="33B052E5" w14:textId="77777777" w:rsidTr="00145811">
        <w:tc>
          <w:tcPr>
            <w:tcW w:w="1843" w:type="dxa"/>
            <w:tcBorders>
              <w:left w:val="single" w:sz="4" w:space="0" w:color="auto"/>
            </w:tcBorders>
          </w:tcPr>
          <w:p w14:paraId="6DA8412E" w14:textId="77777777" w:rsidR="006B6BAF" w:rsidRDefault="006B6BAF" w:rsidP="00145811">
            <w:pPr>
              <w:pStyle w:val="CRCoverPage"/>
              <w:spacing w:after="0"/>
              <w:rPr>
                <w:b/>
                <w:i/>
                <w:noProof/>
                <w:sz w:val="8"/>
                <w:szCs w:val="8"/>
              </w:rPr>
            </w:pPr>
          </w:p>
        </w:tc>
        <w:tc>
          <w:tcPr>
            <w:tcW w:w="7797" w:type="dxa"/>
            <w:gridSpan w:val="10"/>
            <w:tcBorders>
              <w:right w:val="single" w:sz="4" w:space="0" w:color="auto"/>
            </w:tcBorders>
          </w:tcPr>
          <w:p w14:paraId="6AD976D2" w14:textId="77777777" w:rsidR="006B6BAF" w:rsidRDefault="006B6BAF" w:rsidP="00145811">
            <w:pPr>
              <w:pStyle w:val="CRCoverPage"/>
              <w:spacing w:after="0"/>
              <w:rPr>
                <w:noProof/>
                <w:sz w:val="8"/>
                <w:szCs w:val="8"/>
              </w:rPr>
            </w:pPr>
          </w:p>
        </w:tc>
      </w:tr>
      <w:tr w:rsidR="006B6BAF" w14:paraId="78907FEE" w14:textId="77777777" w:rsidTr="00145811">
        <w:tc>
          <w:tcPr>
            <w:tcW w:w="1843" w:type="dxa"/>
            <w:tcBorders>
              <w:left w:val="single" w:sz="4" w:space="0" w:color="auto"/>
            </w:tcBorders>
          </w:tcPr>
          <w:p w14:paraId="0E68F7BB" w14:textId="77777777" w:rsidR="006B6BAF" w:rsidRDefault="006B6BAF" w:rsidP="00145811">
            <w:pPr>
              <w:pStyle w:val="CRCoverPage"/>
              <w:tabs>
                <w:tab w:val="right" w:pos="1759"/>
              </w:tabs>
              <w:spacing w:after="0"/>
              <w:rPr>
                <w:b/>
                <w:i/>
                <w:noProof/>
              </w:rPr>
            </w:pPr>
            <w:r>
              <w:rPr>
                <w:b/>
                <w:i/>
                <w:noProof/>
              </w:rPr>
              <w:t>Work item code:</w:t>
            </w:r>
          </w:p>
        </w:tc>
        <w:tc>
          <w:tcPr>
            <w:tcW w:w="3686" w:type="dxa"/>
            <w:gridSpan w:val="5"/>
            <w:shd w:val="pct30" w:color="FFFF00" w:fill="auto"/>
          </w:tcPr>
          <w:p w14:paraId="6BF480EC" w14:textId="77777777" w:rsidR="006B6BAF" w:rsidRDefault="006B6BAF" w:rsidP="00145811">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1E02BC39" w14:textId="77777777" w:rsidR="006B6BAF" w:rsidRDefault="006B6BAF" w:rsidP="00145811">
            <w:pPr>
              <w:pStyle w:val="CRCoverPage"/>
              <w:spacing w:after="0"/>
              <w:ind w:right="100"/>
              <w:rPr>
                <w:noProof/>
              </w:rPr>
            </w:pPr>
          </w:p>
        </w:tc>
        <w:tc>
          <w:tcPr>
            <w:tcW w:w="1417" w:type="dxa"/>
            <w:gridSpan w:val="3"/>
            <w:tcBorders>
              <w:left w:val="nil"/>
            </w:tcBorders>
          </w:tcPr>
          <w:p w14:paraId="69FB8C21" w14:textId="77777777" w:rsidR="006B6BAF" w:rsidRDefault="006B6BAF" w:rsidP="00145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BBB61" w14:textId="77777777" w:rsidR="006B6BAF" w:rsidRDefault="006B6BAF" w:rsidP="00145811">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6B6BAF" w14:paraId="55A1C500" w14:textId="77777777" w:rsidTr="00145811">
        <w:tc>
          <w:tcPr>
            <w:tcW w:w="1843" w:type="dxa"/>
            <w:tcBorders>
              <w:left w:val="single" w:sz="4" w:space="0" w:color="auto"/>
            </w:tcBorders>
          </w:tcPr>
          <w:p w14:paraId="5A88CBDD" w14:textId="77777777" w:rsidR="006B6BAF" w:rsidRDefault="006B6BAF" w:rsidP="00145811">
            <w:pPr>
              <w:pStyle w:val="CRCoverPage"/>
              <w:spacing w:after="0"/>
              <w:rPr>
                <w:b/>
                <w:i/>
                <w:noProof/>
                <w:sz w:val="8"/>
                <w:szCs w:val="8"/>
              </w:rPr>
            </w:pPr>
          </w:p>
        </w:tc>
        <w:tc>
          <w:tcPr>
            <w:tcW w:w="1986" w:type="dxa"/>
            <w:gridSpan w:val="4"/>
          </w:tcPr>
          <w:p w14:paraId="4D01C79C" w14:textId="77777777" w:rsidR="006B6BAF" w:rsidRDefault="006B6BAF" w:rsidP="00145811">
            <w:pPr>
              <w:pStyle w:val="CRCoverPage"/>
              <w:spacing w:after="0"/>
              <w:rPr>
                <w:noProof/>
                <w:sz w:val="8"/>
                <w:szCs w:val="8"/>
              </w:rPr>
            </w:pPr>
          </w:p>
        </w:tc>
        <w:tc>
          <w:tcPr>
            <w:tcW w:w="2267" w:type="dxa"/>
            <w:gridSpan w:val="2"/>
          </w:tcPr>
          <w:p w14:paraId="58537BD8" w14:textId="77777777" w:rsidR="006B6BAF" w:rsidRDefault="006B6BAF" w:rsidP="00145811">
            <w:pPr>
              <w:pStyle w:val="CRCoverPage"/>
              <w:spacing w:after="0"/>
              <w:rPr>
                <w:noProof/>
                <w:sz w:val="8"/>
                <w:szCs w:val="8"/>
              </w:rPr>
            </w:pPr>
          </w:p>
        </w:tc>
        <w:tc>
          <w:tcPr>
            <w:tcW w:w="1417" w:type="dxa"/>
            <w:gridSpan w:val="3"/>
          </w:tcPr>
          <w:p w14:paraId="15C2F4F3" w14:textId="77777777" w:rsidR="006B6BAF" w:rsidRDefault="006B6BAF" w:rsidP="00145811">
            <w:pPr>
              <w:pStyle w:val="CRCoverPage"/>
              <w:spacing w:after="0"/>
              <w:rPr>
                <w:noProof/>
                <w:sz w:val="8"/>
                <w:szCs w:val="8"/>
              </w:rPr>
            </w:pPr>
          </w:p>
        </w:tc>
        <w:tc>
          <w:tcPr>
            <w:tcW w:w="2127" w:type="dxa"/>
            <w:tcBorders>
              <w:right w:val="single" w:sz="4" w:space="0" w:color="auto"/>
            </w:tcBorders>
          </w:tcPr>
          <w:p w14:paraId="733BBBD5" w14:textId="77777777" w:rsidR="006B6BAF" w:rsidRDefault="006B6BAF" w:rsidP="00145811">
            <w:pPr>
              <w:pStyle w:val="CRCoverPage"/>
              <w:spacing w:after="0"/>
              <w:rPr>
                <w:noProof/>
                <w:sz w:val="8"/>
                <w:szCs w:val="8"/>
              </w:rPr>
            </w:pPr>
          </w:p>
        </w:tc>
      </w:tr>
      <w:tr w:rsidR="006B6BAF" w14:paraId="14F7F11D" w14:textId="77777777" w:rsidTr="00145811">
        <w:trPr>
          <w:cantSplit/>
        </w:trPr>
        <w:tc>
          <w:tcPr>
            <w:tcW w:w="1843" w:type="dxa"/>
            <w:tcBorders>
              <w:left w:val="single" w:sz="4" w:space="0" w:color="auto"/>
            </w:tcBorders>
          </w:tcPr>
          <w:p w14:paraId="3A0F7D1F" w14:textId="77777777" w:rsidR="006B6BAF" w:rsidRDefault="006B6BAF" w:rsidP="00145811">
            <w:pPr>
              <w:pStyle w:val="CRCoverPage"/>
              <w:tabs>
                <w:tab w:val="right" w:pos="1759"/>
              </w:tabs>
              <w:spacing w:after="0"/>
              <w:rPr>
                <w:b/>
                <w:i/>
                <w:noProof/>
              </w:rPr>
            </w:pPr>
            <w:r>
              <w:rPr>
                <w:b/>
                <w:i/>
                <w:noProof/>
              </w:rPr>
              <w:t>Category:</w:t>
            </w:r>
          </w:p>
        </w:tc>
        <w:tc>
          <w:tcPr>
            <w:tcW w:w="851" w:type="dxa"/>
            <w:shd w:val="pct30" w:color="FFFF00" w:fill="auto"/>
          </w:tcPr>
          <w:p w14:paraId="7F3FEC38" w14:textId="77777777" w:rsidR="006B6BAF" w:rsidRDefault="006B6BAF" w:rsidP="0014581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2561801" w14:textId="77777777" w:rsidR="006B6BAF" w:rsidRDefault="006B6BAF" w:rsidP="00145811">
            <w:pPr>
              <w:pStyle w:val="CRCoverPage"/>
              <w:spacing w:after="0"/>
              <w:rPr>
                <w:noProof/>
              </w:rPr>
            </w:pPr>
          </w:p>
        </w:tc>
        <w:tc>
          <w:tcPr>
            <w:tcW w:w="1417" w:type="dxa"/>
            <w:gridSpan w:val="3"/>
            <w:tcBorders>
              <w:left w:val="nil"/>
            </w:tcBorders>
          </w:tcPr>
          <w:p w14:paraId="4BE3BB59" w14:textId="77777777" w:rsidR="006B6BAF" w:rsidRDefault="006B6BAF" w:rsidP="00145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972F21" w14:textId="77777777" w:rsidR="006B6BAF" w:rsidRDefault="006B6BAF" w:rsidP="00145811">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6B6BAF" w14:paraId="1EA98BD0" w14:textId="77777777" w:rsidTr="00145811">
        <w:tc>
          <w:tcPr>
            <w:tcW w:w="1843" w:type="dxa"/>
            <w:tcBorders>
              <w:left w:val="single" w:sz="4" w:space="0" w:color="auto"/>
              <w:bottom w:val="single" w:sz="4" w:space="0" w:color="auto"/>
            </w:tcBorders>
          </w:tcPr>
          <w:p w14:paraId="06E99D36" w14:textId="77777777" w:rsidR="006B6BAF" w:rsidRDefault="006B6BAF" w:rsidP="00145811">
            <w:pPr>
              <w:pStyle w:val="CRCoverPage"/>
              <w:spacing w:after="0"/>
              <w:rPr>
                <w:b/>
                <w:i/>
                <w:noProof/>
              </w:rPr>
            </w:pPr>
          </w:p>
        </w:tc>
        <w:tc>
          <w:tcPr>
            <w:tcW w:w="4677" w:type="dxa"/>
            <w:gridSpan w:val="8"/>
            <w:tcBorders>
              <w:bottom w:val="single" w:sz="4" w:space="0" w:color="auto"/>
            </w:tcBorders>
          </w:tcPr>
          <w:p w14:paraId="4B40D285" w14:textId="77777777" w:rsidR="006B6BAF" w:rsidRDefault="006B6BAF" w:rsidP="00145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9111C" w14:textId="77777777" w:rsidR="006B6BAF" w:rsidRDefault="006B6BAF" w:rsidP="001458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72721C03" w14:textId="77777777" w:rsidR="006B6BAF" w:rsidRPr="007C2097" w:rsidRDefault="006B6BAF" w:rsidP="00145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6BAF" w14:paraId="5785E53C" w14:textId="77777777" w:rsidTr="00145811">
        <w:tc>
          <w:tcPr>
            <w:tcW w:w="1843" w:type="dxa"/>
          </w:tcPr>
          <w:p w14:paraId="6965739E" w14:textId="77777777" w:rsidR="006B6BAF" w:rsidRDefault="006B6BAF" w:rsidP="00145811">
            <w:pPr>
              <w:pStyle w:val="CRCoverPage"/>
              <w:spacing w:after="0"/>
              <w:rPr>
                <w:b/>
                <w:i/>
                <w:noProof/>
                <w:sz w:val="8"/>
                <w:szCs w:val="8"/>
              </w:rPr>
            </w:pPr>
          </w:p>
        </w:tc>
        <w:tc>
          <w:tcPr>
            <w:tcW w:w="7797" w:type="dxa"/>
            <w:gridSpan w:val="10"/>
          </w:tcPr>
          <w:p w14:paraId="7411520E" w14:textId="77777777" w:rsidR="006B6BAF" w:rsidRDefault="006B6BAF" w:rsidP="00145811">
            <w:pPr>
              <w:pStyle w:val="CRCoverPage"/>
              <w:spacing w:after="0"/>
              <w:rPr>
                <w:noProof/>
                <w:sz w:val="8"/>
                <w:szCs w:val="8"/>
              </w:rPr>
            </w:pPr>
          </w:p>
        </w:tc>
      </w:tr>
      <w:tr w:rsidR="006B6BAF" w14:paraId="37610B35" w14:textId="77777777" w:rsidTr="00145811">
        <w:tc>
          <w:tcPr>
            <w:tcW w:w="2694" w:type="dxa"/>
            <w:gridSpan w:val="2"/>
            <w:tcBorders>
              <w:top w:val="single" w:sz="4" w:space="0" w:color="auto"/>
              <w:left w:val="single" w:sz="4" w:space="0" w:color="auto"/>
            </w:tcBorders>
          </w:tcPr>
          <w:p w14:paraId="46B81C44" w14:textId="77777777" w:rsidR="006B6BAF" w:rsidRDefault="006B6BAF" w:rsidP="00145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14501" w14:textId="77777777" w:rsidR="006B6BAF" w:rsidRDefault="006B6BAF" w:rsidP="00145811">
            <w:pPr>
              <w:pStyle w:val="CRCoverPage"/>
              <w:spacing w:after="0"/>
              <w:ind w:left="100"/>
              <w:rPr>
                <w:noProof/>
              </w:rPr>
            </w:pPr>
            <w:r>
              <w:rPr>
                <w:noProof/>
              </w:rPr>
              <w:t>Some MCPTT device implementations may not support all of the basic features and additional conditions and implementation types are needed</w:t>
            </w:r>
          </w:p>
        </w:tc>
      </w:tr>
      <w:tr w:rsidR="006B6BAF" w14:paraId="56862165" w14:textId="77777777" w:rsidTr="00145811">
        <w:tc>
          <w:tcPr>
            <w:tcW w:w="2694" w:type="dxa"/>
            <w:gridSpan w:val="2"/>
            <w:tcBorders>
              <w:left w:val="single" w:sz="4" w:space="0" w:color="auto"/>
            </w:tcBorders>
          </w:tcPr>
          <w:p w14:paraId="20F7D3E9" w14:textId="77777777" w:rsidR="006B6BAF" w:rsidRDefault="006B6BAF" w:rsidP="00145811">
            <w:pPr>
              <w:pStyle w:val="CRCoverPage"/>
              <w:spacing w:after="0"/>
              <w:rPr>
                <w:b/>
                <w:i/>
                <w:noProof/>
                <w:sz w:val="8"/>
                <w:szCs w:val="8"/>
              </w:rPr>
            </w:pPr>
          </w:p>
        </w:tc>
        <w:tc>
          <w:tcPr>
            <w:tcW w:w="6946" w:type="dxa"/>
            <w:gridSpan w:val="9"/>
            <w:tcBorders>
              <w:right w:val="single" w:sz="4" w:space="0" w:color="auto"/>
            </w:tcBorders>
          </w:tcPr>
          <w:p w14:paraId="5E895B73" w14:textId="77777777" w:rsidR="006B6BAF" w:rsidRDefault="006B6BAF" w:rsidP="00145811">
            <w:pPr>
              <w:pStyle w:val="CRCoverPage"/>
              <w:spacing w:after="0"/>
              <w:rPr>
                <w:noProof/>
                <w:sz w:val="8"/>
                <w:szCs w:val="8"/>
              </w:rPr>
            </w:pPr>
          </w:p>
        </w:tc>
      </w:tr>
      <w:tr w:rsidR="006B6BAF" w14:paraId="5BCFEA1E" w14:textId="77777777" w:rsidTr="00145811">
        <w:tc>
          <w:tcPr>
            <w:tcW w:w="2694" w:type="dxa"/>
            <w:gridSpan w:val="2"/>
            <w:tcBorders>
              <w:left w:val="single" w:sz="4" w:space="0" w:color="auto"/>
            </w:tcBorders>
          </w:tcPr>
          <w:p w14:paraId="72BBF8A1" w14:textId="77777777" w:rsidR="006B6BAF" w:rsidRDefault="006B6BAF" w:rsidP="00145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E29A2" w14:textId="77777777" w:rsidR="006B6BAF" w:rsidRDefault="006B6BAF" w:rsidP="00145811">
            <w:pPr>
              <w:pStyle w:val="CRCoverPage"/>
              <w:spacing w:after="0"/>
              <w:ind w:left="100"/>
              <w:rPr>
                <w:noProof/>
              </w:rPr>
            </w:pPr>
            <w:r>
              <w:rPr>
                <w:noProof/>
              </w:rPr>
              <w:t>Created additional MCPTT conditions and implementation types</w:t>
            </w:r>
          </w:p>
        </w:tc>
      </w:tr>
      <w:tr w:rsidR="006B6BAF" w14:paraId="64DF5570" w14:textId="77777777" w:rsidTr="00145811">
        <w:tc>
          <w:tcPr>
            <w:tcW w:w="2694" w:type="dxa"/>
            <w:gridSpan w:val="2"/>
            <w:tcBorders>
              <w:left w:val="single" w:sz="4" w:space="0" w:color="auto"/>
            </w:tcBorders>
          </w:tcPr>
          <w:p w14:paraId="52555890" w14:textId="77777777" w:rsidR="006B6BAF" w:rsidRDefault="006B6BAF" w:rsidP="00145811">
            <w:pPr>
              <w:pStyle w:val="CRCoverPage"/>
              <w:spacing w:after="0"/>
              <w:rPr>
                <w:b/>
                <w:i/>
                <w:noProof/>
                <w:sz w:val="8"/>
                <w:szCs w:val="8"/>
              </w:rPr>
            </w:pPr>
          </w:p>
        </w:tc>
        <w:tc>
          <w:tcPr>
            <w:tcW w:w="6946" w:type="dxa"/>
            <w:gridSpan w:val="9"/>
            <w:tcBorders>
              <w:right w:val="single" w:sz="4" w:space="0" w:color="auto"/>
            </w:tcBorders>
          </w:tcPr>
          <w:p w14:paraId="2F337A15" w14:textId="77777777" w:rsidR="006B6BAF" w:rsidRDefault="006B6BAF" w:rsidP="00145811">
            <w:pPr>
              <w:pStyle w:val="CRCoverPage"/>
              <w:spacing w:after="0"/>
              <w:rPr>
                <w:noProof/>
                <w:sz w:val="8"/>
                <w:szCs w:val="8"/>
              </w:rPr>
            </w:pPr>
          </w:p>
        </w:tc>
      </w:tr>
      <w:tr w:rsidR="006B6BAF" w14:paraId="3AE42DB1" w14:textId="77777777" w:rsidTr="00145811">
        <w:tc>
          <w:tcPr>
            <w:tcW w:w="2694" w:type="dxa"/>
            <w:gridSpan w:val="2"/>
            <w:tcBorders>
              <w:left w:val="single" w:sz="4" w:space="0" w:color="auto"/>
              <w:bottom w:val="single" w:sz="4" w:space="0" w:color="auto"/>
            </w:tcBorders>
          </w:tcPr>
          <w:p w14:paraId="66DD9369" w14:textId="77777777" w:rsidR="006B6BAF" w:rsidRDefault="006B6BAF" w:rsidP="00145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D084C" w14:textId="77777777" w:rsidR="006B6BAF" w:rsidRDefault="006B6BAF" w:rsidP="00145811">
            <w:pPr>
              <w:pStyle w:val="CRCoverPage"/>
              <w:spacing w:after="0"/>
              <w:ind w:left="100"/>
              <w:rPr>
                <w:noProof/>
              </w:rPr>
            </w:pPr>
            <w:r>
              <w:rPr>
                <w:noProof/>
              </w:rPr>
              <w:t xml:space="preserve">A device may fail a test case if the test case if performed when the device does not support the tested featueres </w:t>
            </w:r>
          </w:p>
        </w:tc>
      </w:tr>
      <w:tr w:rsidR="006B6BAF" w14:paraId="66774526" w14:textId="77777777" w:rsidTr="00145811">
        <w:tc>
          <w:tcPr>
            <w:tcW w:w="2694" w:type="dxa"/>
            <w:gridSpan w:val="2"/>
          </w:tcPr>
          <w:p w14:paraId="5EB9B039" w14:textId="77777777" w:rsidR="006B6BAF" w:rsidRDefault="006B6BAF" w:rsidP="00145811">
            <w:pPr>
              <w:pStyle w:val="CRCoverPage"/>
              <w:spacing w:after="0"/>
              <w:rPr>
                <w:b/>
                <w:i/>
                <w:noProof/>
                <w:sz w:val="8"/>
                <w:szCs w:val="8"/>
              </w:rPr>
            </w:pPr>
          </w:p>
        </w:tc>
        <w:tc>
          <w:tcPr>
            <w:tcW w:w="6946" w:type="dxa"/>
            <w:gridSpan w:val="9"/>
          </w:tcPr>
          <w:p w14:paraId="14AA5B25" w14:textId="77777777" w:rsidR="006B6BAF" w:rsidRDefault="006B6BAF" w:rsidP="00145811">
            <w:pPr>
              <w:pStyle w:val="CRCoverPage"/>
              <w:spacing w:after="0"/>
              <w:rPr>
                <w:noProof/>
                <w:sz w:val="8"/>
                <w:szCs w:val="8"/>
              </w:rPr>
            </w:pPr>
          </w:p>
        </w:tc>
      </w:tr>
      <w:tr w:rsidR="006B6BAF" w14:paraId="4631B177" w14:textId="77777777" w:rsidTr="00145811">
        <w:tc>
          <w:tcPr>
            <w:tcW w:w="2694" w:type="dxa"/>
            <w:gridSpan w:val="2"/>
            <w:tcBorders>
              <w:top w:val="single" w:sz="4" w:space="0" w:color="auto"/>
              <w:left w:val="single" w:sz="4" w:space="0" w:color="auto"/>
            </w:tcBorders>
          </w:tcPr>
          <w:p w14:paraId="08A4B12E" w14:textId="77777777" w:rsidR="006B6BAF" w:rsidRDefault="006B6BAF" w:rsidP="00145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2DD42E" w14:textId="77777777" w:rsidR="006B6BAF" w:rsidRDefault="006B6BAF" w:rsidP="00145811">
            <w:pPr>
              <w:pStyle w:val="CRCoverPage"/>
              <w:spacing w:after="0"/>
              <w:ind w:left="100"/>
              <w:rPr>
                <w:noProof/>
              </w:rPr>
            </w:pPr>
            <w:r>
              <w:rPr>
                <w:noProof/>
              </w:rPr>
              <w:t>4, A.4</w:t>
            </w:r>
          </w:p>
        </w:tc>
      </w:tr>
      <w:tr w:rsidR="006B6BAF" w14:paraId="1B63C233" w14:textId="77777777" w:rsidTr="00145811">
        <w:tc>
          <w:tcPr>
            <w:tcW w:w="2694" w:type="dxa"/>
            <w:gridSpan w:val="2"/>
            <w:tcBorders>
              <w:left w:val="single" w:sz="4" w:space="0" w:color="auto"/>
            </w:tcBorders>
          </w:tcPr>
          <w:p w14:paraId="7B720A61" w14:textId="77777777" w:rsidR="006B6BAF" w:rsidRDefault="006B6BAF" w:rsidP="00145811">
            <w:pPr>
              <w:pStyle w:val="CRCoverPage"/>
              <w:spacing w:after="0"/>
              <w:rPr>
                <w:b/>
                <w:i/>
                <w:noProof/>
                <w:sz w:val="8"/>
                <w:szCs w:val="8"/>
              </w:rPr>
            </w:pPr>
          </w:p>
        </w:tc>
        <w:tc>
          <w:tcPr>
            <w:tcW w:w="6946" w:type="dxa"/>
            <w:gridSpan w:val="9"/>
            <w:tcBorders>
              <w:right w:val="single" w:sz="4" w:space="0" w:color="auto"/>
            </w:tcBorders>
          </w:tcPr>
          <w:p w14:paraId="61051782" w14:textId="77777777" w:rsidR="006B6BAF" w:rsidRDefault="006B6BAF" w:rsidP="00145811">
            <w:pPr>
              <w:pStyle w:val="CRCoverPage"/>
              <w:spacing w:after="0"/>
              <w:rPr>
                <w:noProof/>
                <w:sz w:val="8"/>
                <w:szCs w:val="8"/>
              </w:rPr>
            </w:pPr>
          </w:p>
        </w:tc>
      </w:tr>
      <w:tr w:rsidR="006B6BAF" w14:paraId="360FAF49" w14:textId="77777777" w:rsidTr="00145811">
        <w:tc>
          <w:tcPr>
            <w:tcW w:w="2694" w:type="dxa"/>
            <w:gridSpan w:val="2"/>
            <w:tcBorders>
              <w:left w:val="single" w:sz="4" w:space="0" w:color="auto"/>
            </w:tcBorders>
          </w:tcPr>
          <w:p w14:paraId="5D1DEE8D" w14:textId="77777777" w:rsidR="006B6BAF" w:rsidRDefault="006B6BAF" w:rsidP="00145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570C3" w14:textId="77777777" w:rsidR="006B6BAF" w:rsidRDefault="006B6BAF" w:rsidP="00145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3C500" w14:textId="77777777" w:rsidR="006B6BAF" w:rsidRDefault="006B6BAF" w:rsidP="00145811">
            <w:pPr>
              <w:pStyle w:val="CRCoverPage"/>
              <w:spacing w:after="0"/>
              <w:jc w:val="center"/>
              <w:rPr>
                <w:b/>
                <w:caps/>
                <w:noProof/>
              </w:rPr>
            </w:pPr>
            <w:r>
              <w:rPr>
                <w:b/>
                <w:caps/>
                <w:noProof/>
              </w:rPr>
              <w:t>N</w:t>
            </w:r>
          </w:p>
        </w:tc>
        <w:tc>
          <w:tcPr>
            <w:tcW w:w="2977" w:type="dxa"/>
            <w:gridSpan w:val="4"/>
          </w:tcPr>
          <w:p w14:paraId="7F397ADF" w14:textId="77777777" w:rsidR="006B6BAF" w:rsidRDefault="006B6BAF" w:rsidP="00145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BB01A" w14:textId="77777777" w:rsidR="006B6BAF" w:rsidRDefault="006B6BAF" w:rsidP="00145811">
            <w:pPr>
              <w:pStyle w:val="CRCoverPage"/>
              <w:spacing w:after="0"/>
              <w:ind w:left="99"/>
              <w:rPr>
                <w:noProof/>
              </w:rPr>
            </w:pPr>
          </w:p>
        </w:tc>
      </w:tr>
      <w:tr w:rsidR="006B6BAF" w14:paraId="6EB37686" w14:textId="77777777" w:rsidTr="00145811">
        <w:tc>
          <w:tcPr>
            <w:tcW w:w="2694" w:type="dxa"/>
            <w:gridSpan w:val="2"/>
            <w:tcBorders>
              <w:left w:val="single" w:sz="4" w:space="0" w:color="auto"/>
            </w:tcBorders>
          </w:tcPr>
          <w:p w14:paraId="12C45532" w14:textId="77777777" w:rsidR="006B6BAF" w:rsidRDefault="006B6BAF" w:rsidP="00145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51232" w14:textId="77777777" w:rsidR="006B6BAF" w:rsidRDefault="006B6BAF"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7B008" w14:textId="77777777" w:rsidR="006B6BAF" w:rsidRDefault="006B6BAF" w:rsidP="00145811">
            <w:pPr>
              <w:pStyle w:val="CRCoverPage"/>
              <w:spacing w:after="0"/>
              <w:jc w:val="center"/>
              <w:rPr>
                <w:b/>
                <w:caps/>
                <w:noProof/>
              </w:rPr>
            </w:pPr>
            <w:r>
              <w:rPr>
                <w:b/>
                <w:caps/>
                <w:noProof/>
              </w:rPr>
              <w:t>X</w:t>
            </w:r>
          </w:p>
        </w:tc>
        <w:tc>
          <w:tcPr>
            <w:tcW w:w="2977" w:type="dxa"/>
            <w:gridSpan w:val="4"/>
          </w:tcPr>
          <w:p w14:paraId="7848C84B" w14:textId="77777777" w:rsidR="006B6BAF" w:rsidRDefault="006B6BAF" w:rsidP="00145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38D797" w14:textId="77777777" w:rsidR="006B6BAF" w:rsidRDefault="006B6BAF" w:rsidP="00145811">
            <w:pPr>
              <w:pStyle w:val="CRCoverPage"/>
              <w:spacing w:after="0"/>
              <w:ind w:left="99"/>
              <w:rPr>
                <w:noProof/>
              </w:rPr>
            </w:pPr>
            <w:r>
              <w:rPr>
                <w:noProof/>
              </w:rPr>
              <w:t xml:space="preserve">TS/TR ... CR ... </w:t>
            </w:r>
          </w:p>
        </w:tc>
      </w:tr>
      <w:tr w:rsidR="006B6BAF" w14:paraId="114D0551" w14:textId="77777777" w:rsidTr="00145811">
        <w:tc>
          <w:tcPr>
            <w:tcW w:w="2694" w:type="dxa"/>
            <w:gridSpan w:val="2"/>
            <w:tcBorders>
              <w:left w:val="single" w:sz="4" w:space="0" w:color="auto"/>
            </w:tcBorders>
          </w:tcPr>
          <w:p w14:paraId="75D6D522" w14:textId="77777777" w:rsidR="006B6BAF" w:rsidRDefault="006B6BAF" w:rsidP="00145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B6D44" w14:textId="77777777" w:rsidR="006B6BAF" w:rsidRDefault="006B6BAF"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BA38B" w14:textId="77777777" w:rsidR="006B6BAF" w:rsidRDefault="006B6BAF" w:rsidP="00145811">
            <w:pPr>
              <w:pStyle w:val="CRCoverPage"/>
              <w:spacing w:after="0"/>
              <w:jc w:val="center"/>
              <w:rPr>
                <w:b/>
                <w:caps/>
                <w:noProof/>
              </w:rPr>
            </w:pPr>
            <w:r>
              <w:rPr>
                <w:b/>
                <w:caps/>
                <w:noProof/>
              </w:rPr>
              <w:t>X</w:t>
            </w:r>
          </w:p>
        </w:tc>
        <w:tc>
          <w:tcPr>
            <w:tcW w:w="2977" w:type="dxa"/>
            <w:gridSpan w:val="4"/>
          </w:tcPr>
          <w:p w14:paraId="189DDD2C" w14:textId="77777777" w:rsidR="006B6BAF" w:rsidRDefault="006B6BAF" w:rsidP="00145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3A9402" w14:textId="77777777" w:rsidR="006B6BAF" w:rsidRDefault="006B6BAF" w:rsidP="00145811">
            <w:pPr>
              <w:pStyle w:val="CRCoverPage"/>
              <w:spacing w:after="0"/>
              <w:ind w:left="99"/>
              <w:rPr>
                <w:noProof/>
              </w:rPr>
            </w:pPr>
            <w:r>
              <w:rPr>
                <w:noProof/>
              </w:rPr>
              <w:t xml:space="preserve">TS/TR ... CR ... </w:t>
            </w:r>
          </w:p>
        </w:tc>
      </w:tr>
      <w:tr w:rsidR="006B6BAF" w14:paraId="6830B78B" w14:textId="77777777" w:rsidTr="00145811">
        <w:tc>
          <w:tcPr>
            <w:tcW w:w="2694" w:type="dxa"/>
            <w:gridSpan w:val="2"/>
            <w:tcBorders>
              <w:left w:val="single" w:sz="4" w:space="0" w:color="auto"/>
            </w:tcBorders>
          </w:tcPr>
          <w:p w14:paraId="52D1C02D" w14:textId="77777777" w:rsidR="006B6BAF" w:rsidRDefault="006B6BAF" w:rsidP="00145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670B0" w14:textId="77777777" w:rsidR="006B6BAF" w:rsidRDefault="006B6BAF"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DF0D1" w14:textId="77777777" w:rsidR="006B6BAF" w:rsidRDefault="006B6BAF" w:rsidP="00145811">
            <w:pPr>
              <w:pStyle w:val="CRCoverPage"/>
              <w:spacing w:after="0"/>
              <w:jc w:val="center"/>
              <w:rPr>
                <w:b/>
                <w:caps/>
                <w:noProof/>
              </w:rPr>
            </w:pPr>
            <w:r>
              <w:rPr>
                <w:b/>
                <w:caps/>
                <w:noProof/>
              </w:rPr>
              <w:t>X</w:t>
            </w:r>
          </w:p>
        </w:tc>
        <w:tc>
          <w:tcPr>
            <w:tcW w:w="2977" w:type="dxa"/>
            <w:gridSpan w:val="4"/>
          </w:tcPr>
          <w:p w14:paraId="236C7CCF" w14:textId="77777777" w:rsidR="006B6BAF" w:rsidRDefault="006B6BAF" w:rsidP="00145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CE6D8" w14:textId="77777777" w:rsidR="006B6BAF" w:rsidRDefault="006B6BAF" w:rsidP="00145811">
            <w:pPr>
              <w:pStyle w:val="CRCoverPage"/>
              <w:spacing w:after="0"/>
              <w:ind w:left="99"/>
              <w:rPr>
                <w:noProof/>
              </w:rPr>
            </w:pPr>
            <w:r>
              <w:rPr>
                <w:noProof/>
              </w:rPr>
              <w:t xml:space="preserve">TS/TR ... CR ... </w:t>
            </w:r>
          </w:p>
        </w:tc>
      </w:tr>
      <w:tr w:rsidR="006B6BAF" w14:paraId="17721B33" w14:textId="77777777" w:rsidTr="00145811">
        <w:tc>
          <w:tcPr>
            <w:tcW w:w="2694" w:type="dxa"/>
            <w:gridSpan w:val="2"/>
            <w:tcBorders>
              <w:left w:val="single" w:sz="4" w:space="0" w:color="auto"/>
            </w:tcBorders>
          </w:tcPr>
          <w:p w14:paraId="2FFE4FD9" w14:textId="77777777" w:rsidR="006B6BAF" w:rsidRDefault="006B6BAF" w:rsidP="00145811">
            <w:pPr>
              <w:pStyle w:val="CRCoverPage"/>
              <w:spacing w:after="0"/>
              <w:rPr>
                <w:b/>
                <w:i/>
                <w:noProof/>
              </w:rPr>
            </w:pPr>
          </w:p>
        </w:tc>
        <w:tc>
          <w:tcPr>
            <w:tcW w:w="6946" w:type="dxa"/>
            <w:gridSpan w:val="9"/>
            <w:tcBorders>
              <w:right w:val="single" w:sz="4" w:space="0" w:color="auto"/>
            </w:tcBorders>
          </w:tcPr>
          <w:p w14:paraId="4A4A1771" w14:textId="77777777" w:rsidR="006B6BAF" w:rsidRDefault="006B6BAF" w:rsidP="00145811">
            <w:pPr>
              <w:pStyle w:val="CRCoverPage"/>
              <w:spacing w:after="0"/>
              <w:rPr>
                <w:noProof/>
              </w:rPr>
            </w:pPr>
          </w:p>
        </w:tc>
      </w:tr>
      <w:tr w:rsidR="006B6BAF" w14:paraId="3DC9B788" w14:textId="77777777" w:rsidTr="00145811">
        <w:tc>
          <w:tcPr>
            <w:tcW w:w="2694" w:type="dxa"/>
            <w:gridSpan w:val="2"/>
            <w:tcBorders>
              <w:left w:val="single" w:sz="4" w:space="0" w:color="auto"/>
              <w:bottom w:val="single" w:sz="4" w:space="0" w:color="auto"/>
            </w:tcBorders>
          </w:tcPr>
          <w:p w14:paraId="0F8A4281" w14:textId="77777777" w:rsidR="006B6BAF" w:rsidRDefault="006B6BAF" w:rsidP="00145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61393" w14:textId="77777777" w:rsidR="006B6BAF" w:rsidRDefault="006B6BAF" w:rsidP="00145811">
            <w:pPr>
              <w:pStyle w:val="CRCoverPage"/>
              <w:spacing w:after="0"/>
              <w:ind w:left="100"/>
              <w:rPr>
                <w:noProof/>
              </w:rPr>
            </w:pPr>
          </w:p>
        </w:tc>
      </w:tr>
      <w:tr w:rsidR="006B6BAF" w:rsidRPr="008863B9" w14:paraId="432EB7BF" w14:textId="77777777" w:rsidTr="00145811">
        <w:tc>
          <w:tcPr>
            <w:tcW w:w="2694" w:type="dxa"/>
            <w:gridSpan w:val="2"/>
            <w:tcBorders>
              <w:top w:val="single" w:sz="4" w:space="0" w:color="auto"/>
              <w:bottom w:val="single" w:sz="4" w:space="0" w:color="auto"/>
            </w:tcBorders>
          </w:tcPr>
          <w:p w14:paraId="7E92C108" w14:textId="77777777" w:rsidR="006B6BAF" w:rsidRPr="008863B9" w:rsidRDefault="006B6BAF" w:rsidP="00145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44DEF" w14:textId="77777777" w:rsidR="006B6BAF" w:rsidRPr="008863B9" w:rsidRDefault="006B6BAF" w:rsidP="00145811">
            <w:pPr>
              <w:pStyle w:val="CRCoverPage"/>
              <w:spacing w:after="0"/>
              <w:ind w:left="100"/>
              <w:rPr>
                <w:noProof/>
                <w:sz w:val="8"/>
                <w:szCs w:val="8"/>
              </w:rPr>
            </w:pPr>
          </w:p>
        </w:tc>
      </w:tr>
      <w:tr w:rsidR="006B6BAF" w14:paraId="66F53456" w14:textId="77777777" w:rsidTr="00145811">
        <w:tc>
          <w:tcPr>
            <w:tcW w:w="2694" w:type="dxa"/>
            <w:gridSpan w:val="2"/>
            <w:tcBorders>
              <w:top w:val="single" w:sz="4" w:space="0" w:color="auto"/>
              <w:left w:val="single" w:sz="4" w:space="0" w:color="auto"/>
              <w:bottom w:val="single" w:sz="4" w:space="0" w:color="auto"/>
            </w:tcBorders>
          </w:tcPr>
          <w:p w14:paraId="724BDFC4" w14:textId="77777777" w:rsidR="006B6BAF" w:rsidRDefault="006B6BAF" w:rsidP="00145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46A0C" w14:textId="77777777" w:rsidR="006B6BAF" w:rsidRDefault="006B6BAF" w:rsidP="00145811">
            <w:pPr>
              <w:pStyle w:val="CRCoverPage"/>
              <w:spacing w:after="0"/>
              <w:ind w:left="100"/>
              <w:rPr>
                <w:noProof/>
              </w:rPr>
            </w:pPr>
          </w:p>
        </w:tc>
      </w:tr>
    </w:tbl>
    <w:p w14:paraId="67E5A93F" w14:textId="77777777" w:rsidR="006B6BAF" w:rsidRDefault="006B6BAF" w:rsidP="006B6BAF">
      <w:pPr>
        <w:pStyle w:val="CRCoverPage"/>
        <w:spacing w:after="0"/>
        <w:rPr>
          <w:noProof/>
          <w:sz w:val="8"/>
          <w:szCs w:val="8"/>
        </w:rPr>
      </w:pPr>
    </w:p>
    <w:p w14:paraId="709AC634" w14:textId="77777777" w:rsidR="006B6BAF" w:rsidRDefault="006B6BAF" w:rsidP="006B6BAF">
      <w:pPr>
        <w:rPr>
          <w:noProof/>
        </w:rPr>
        <w:sectPr w:rsidR="006B6BAF">
          <w:headerReference w:type="even" r:id="rId14"/>
          <w:footnotePr>
            <w:numRestart w:val="eachSect"/>
          </w:footnotePr>
          <w:pgSz w:w="11907" w:h="16840" w:code="9"/>
          <w:pgMar w:top="1418" w:right="1134" w:bottom="1134" w:left="1134" w:header="680" w:footer="567" w:gutter="0"/>
          <w:cols w:space="720"/>
        </w:sectPr>
      </w:pPr>
    </w:p>
    <w:p w14:paraId="7CB29D71" w14:textId="43D83CF6" w:rsidR="006B6BAF" w:rsidRPr="008E694D" w:rsidRDefault="008E694D" w:rsidP="008E694D">
      <w:pPr>
        <w:pStyle w:val="Heading3"/>
        <w:rPr>
          <w:noProof/>
          <w:color w:val="FF0000"/>
        </w:rPr>
      </w:pPr>
      <w:r w:rsidRPr="008E694D">
        <w:rPr>
          <w:noProof/>
          <w:color w:val="FF0000"/>
        </w:rPr>
        <w:lastRenderedPageBreak/>
        <w:t>&lt;START OF CHANGES&gt;</w:t>
      </w:r>
    </w:p>
    <w:p w14:paraId="1E3D5049" w14:textId="77777777" w:rsidR="006B6BAF" w:rsidRDefault="006B6BAF" w:rsidP="006B6BAF"/>
    <w:p w14:paraId="5ECCFD2A" w14:textId="5A843DA2" w:rsidR="004066DA" w:rsidRPr="00BF2633" w:rsidRDefault="004066DA" w:rsidP="004066DA">
      <w:pPr>
        <w:pStyle w:val="Heading1"/>
      </w:pPr>
      <w:r w:rsidRPr="00BF2633">
        <w:t>4</w:t>
      </w:r>
      <w:r w:rsidRPr="00BF2633">
        <w:tab/>
        <w:t>Recommended Test Case Applicability</w:t>
      </w:r>
      <w:bookmarkEnd w:id="0"/>
      <w:bookmarkEnd w:id="1"/>
      <w:bookmarkEnd w:id="2"/>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 xml:space="preserve">The applicability of every test is formally expressed </w:t>
      </w:r>
      <w:proofErr w:type="gramStart"/>
      <w:r w:rsidRPr="00BF2633">
        <w:t>by the use of</w:t>
      </w:r>
      <w:proofErr w:type="gramEnd"/>
      <w:r w:rsidRPr="00BF2633">
        <w:t xml:space="preserve">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conditional - the test is recommended ("R") or not ("N/A") depending on the support of other items. "</w:t>
      </w:r>
      <w:proofErr w:type="spellStart"/>
      <w:r w:rsidRPr="00BF2633">
        <w:rPr>
          <w:lang w:val="en-GB"/>
        </w:rPr>
        <w:t>i</w:t>
      </w:r>
      <w:proofErr w:type="spellEnd"/>
      <w:r w:rsidRPr="00BF2633">
        <w:rPr>
          <w:lang w:val="en-GB"/>
        </w:rPr>
        <w:t xml:space="preserve">"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w:t>
      </w:r>
      <w:proofErr w:type="spellStart"/>
      <w:r w:rsidR="00E7635E" w:rsidRPr="00BF2633">
        <w:rPr>
          <w:lang w:val="en-GB"/>
        </w:rPr>
        <w:t>CCi</w:t>
      </w:r>
      <w:proofErr w:type="spellEnd"/>
      <w:r w:rsidR="00E7635E" w:rsidRPr="00BF2633">
        <w:rPr>
          <w:lang w:val="en-GB"/>
        </w:rPr>
        <w:t xml:space="preserve">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lastRenderedPageBreak/>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77777777" w:rsidR="004066DA" w:rsidRPr="00BF2633"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 xml:space="preserve">dedicated tables with table numbers having the </w:t>
      </w:r>
      <w:proofErr w:type="spellStart"/>
      <w:r w:rsidR="00E47AC0" w:rsidRPr="00BF2633">
        <w:rPr>
          <w:lang w:val="en-GB"/>
        </w:rPr>
        <w:t>suffics</w:t>
      </w:r>
      <w:proofErr w:type="spellEnd"/>
      <w:r w:rsidR="00E47AC0" w:rsidRPr="00BF2633">
        <w:rPr>
          <w:lang w:val="en-GB"/>
        </w:rPr>
        <w:t xml:space="preserve"> "b" e.g. </w:t>
      </w:r>
      <w:r w:rsidRPr="00BF2633">
        <w:rPr>
          <w:lang w:val="en-GB"/>
        </w:rPr>
        <w:t>Table 4-1b</w:t>
      </w:r>
      <w:r w:rsidR="00562139" w:rsidRPr="00BF2633">
        <w:rPr>
          <w:lang w:val="en-GB"/>
        </w:rPr>
        <w:t xml:space="preserve"> (MCPTT Client)</w:t>
      </w:r>
      <w:r w:rsidRPr="00BF2633">
        <w:rPr>
          <w:lang w:val="en-GB"/>
        </w:rPr>
        <w:t>.</w:t>
      </w:r>
    </w:p>
    <w:p w14:paraId="6506EB22" w14:textId="77777777" w:rsidR="004066DA" w:rsidRPr="00BF2633" w:rsidRDefault="004066DA" w:rsidP="004066DA">
      <w:pPr>
        <w:pStyle w:val="TH"/>
        <w:jc w:val="left"/>
        <w:rPr>
          <w:lang w:val="en-GB"/>
        </w:rPr>
        <w:sectPr w:rsidR="004066DA" w:rsidRPr="00BF2633" w:rsidSect="00365C8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036759" w:rsidRPr="00BF2633" w14:paraId="3247FBD6" w14:textId="77777777" w:rsidTr="00632C21">
        <w:trPr>
          <w:tblHeader/>
          <w:jc w:val="center"/>
        </w:trPr>
        <w:tc>
          <w:tcPr>
            <w:tcW w:w="1123" w:type="dxa"/>
            <w:tcBorders>
              <w:bottom w:val="nil"/>
            </w:tcBorders>
          </w:tcPr>
          <w:p w14:paraId="61BF84F0" w14:textId="77777777" w:rsidR="00036759" w:rsidRPr="00BF2633" w:rsidRDefault="00036759"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036759" w:rsidRPr="00BF2633" w:rsidRDefault="00036759"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5F7F1737" w14:textId="77777777" w:rsidR="00036759" w:rsidRPr="00BF2633" w:rsidRDefault="00036759" w:rsidP="005A3F3F">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29AA8507" w14:textId="77777777" w:rsidR="00036759" w:rsidRPr="00BF2633" w:rsidRDefault="00036759"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036759" w:rsidRPr="00BF2633" w:rsidRDefault="00036759" w:rsidP="005A3F3F">
            <w:pPr>
              <w:pStyle w:val="TAH"/>
              <w:keepNext w:val="0"/>
              <w:keepLines w:val="0"/>
              <w:rPr>
                <w:sz w:val="16"/>
                <w:szCs w:val="16"/>
                <w:lang w:val="en-GB"/>
              </w:rPr>
            </w:pPr>
          </w:p>
        </w:tc>
        <w:tc>
          <w:tcPr>
            <w:tcW w:w="1409" w:type="dxa"/>
            <w:tcBorders>
              <w:right w:val="nil"/>
            </w:tcBorders>
          </w:tcPr>
          <w:p w14:paraId="54F24130" w14:textId="77777777" w:rsidR="00036759" w:rsidRPr="00BF2633" w:rsidRDefault="00036759"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036759" w:rsidRPr="00BF2633" w:rsidRDefault="00036759" w:rsidP="005A3F3F">
            <w:pPr>
              <w:pStyle w:val="TAH"/>
              <w:keepNext w:val="0"/>
              <w:keepLines w:val="0"/>
              <w:rPr>
                <w:sz w:val="16"/>
                <w:szCs w:val="16"/>
                <w:lang w:val="en-GB"/>
              </w:rPr>
            </w:pPr>
          </w:p>
        </w:tc>
        <w:tc>
          <w:tcPr>
            <w:tcW w:w="1554" w:type="dxa"/>
            <w:tcBorders>
              <w:left w:val="nil"/>
            </w:tcBorders>
          </w:tcPr>
          <w:p w14:paraId="769AF8CE" w14:textId="77777777" w:rsidR="00036759" w:rsidRPr="00BF2633" w:rsidRDefault="00036759" w:rsidP="005A3F3F">
            <w:pPr>
              <w:pStyle w:val="TAH"/>
              <w:keepNext w:val="0"/>
              <w:keepLines w:val="0"/>
              <w:rPr>
                <w:sz w:val="16"/>
                <w:szCs w:val="16"/>
                <w:lang w:val="en-GB"/>
              </w:rPr>
            </w:pPr>
          </w:p>
        </w:tc>
      </w:tr>
      <w:tr w:rsidR="00036759" w:rsidRPr="00BF2633" w14:paraId="2430C8A8" w14:textId="77777777" w:rsidTr="00632C21">
        <w:trPr>
          <w:tblHeader/>
          <w:jc w:val="center"/>
        </w:trPr>
        <w:tc>
          <w:tcPr>
            <w:tcW w:w="1123" w:type="dxa"/>
            <w:tcBorders>
              <w:top w:val="nil"/>
              <w:bottom w:val="single" w:sz="4" w:space="0" w:color="auto"/>
            </w:tcBorders>
          </w:tcPr>
          <w:p w14:paraId="0E95041B" w14:textId="77777777" w:rsidR="00036759" w:rsidRPr="00BF2633" w:rsidRDefault="00036759" w:rsidP="005A3F3F">
            <w:pPr>
              <w:pStyle w:val="TAH"/>
              <w:keepNext w:val="0"/>
              <w:keepLines w:val="0"/>
              <w:rPr>
                <w:sz w:val="16"/>
                <w:szCs w:val="16"/>
                <w:lang w:val="en-GB"/>
              </w:rPr>
            </w:pPr>
          </w:p>
        </w:tc>
        <w:tc>
          <w:tcPr>
            <w:tcW w:w="3652" w:type="dxa"/>
            <w:tcBorders>
              <w:top w:val="nil"/>
              <w:bottom w:val="single" w:sz="4" w:space="0" w:color="auto"/>
            </w:tcBorders>
          </w:tcPr>
          <w:p w14:paraId="05CB3E9A" w14:textId="77777777" w:rsidR="00036759" w:rsidRPr="00BF2633" w:rsidRDefault="00036759" w:rsidP="005A3F3F">
            <w:pPr>
              <w:pStyle w:val="TAH"/>
              <w:keepNext w:val="0"/>
              <w:keepLines w:val="0"/>
              <w:rPr>
                <w:sz w:val="16"/>
                <w:szCs w:val="16"/>
                <w:lang w:val="en-GB"/>
              </w:rPr>
            </w:pPr>
          </w:p>
        </w:tc>
        <w:tc>
          <w:tcPr>
            <w:tcW w:w="792" w:type="dxa"/>
            <w:tcBorders>
              <w:top w:val="nil"/>
              <w:bottom w:val="single" w:sz="4" w:space="0" w:color="auto"/>
            </w:tcBorders>
          </w:tcPr>
          <w:p w14:paraId="612D55A9" w14:textId="77777777" w:rsidR="00036759" w:rsidRPr="00BF2633" w:rsidRDefault="00036759" w:rsidP="005A3F3F">
            <w:pPr>
              <w:pStyle w:val="TAH"/>
              <w:keepNext w:val="0"/>
              <w:keepLines w:val="0"/>
              <w:rPr>
                <w:sz w:val="16"/>
                <w:szCs w:val="16"/>
                <w:lang w:val="en-GB"/>
              </w:rPr>
            </w:pPr>
          </w:p>
        </w:tc>
        <w:tc>
          <w:tcPr>
            <w:tcW w:w="1054" w:type="dxa"/>
            <w:tcBorders>
              <w:bottom w:val="single" w:sz="4" w:space="0" w:color="auto"/>
            </w:tcBorders>
          </w:tcPr>
          <w:p w14:paraId="233C2BAF" w14:textId="77777777" w:rsidR="00036759" w:rsidRPr="00BF2633" w:rsidRDefault="00036759" w:rsidP="005A3F3F">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036759" w:rsidRPr="00BF2633" w:rsidRDefault="00036759" w:rsidP="005A3F3F">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036759" w:rsidRPr="00BF2633" w:rsidRDefault="00036759" w:rsidP="005A3F3F">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036759" w:rsidRPr="00BF2633" w:rsidRDefault="00036759" w:rsidP="005A3F3F">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036759" w:rsidRPr="00BF2633" w:rsidRDefault="00036759" w:rsidP="005A3F3F">
            <w:pPr>
              <w:pStyle w:val="TAC"/>
              <w:keepNext w:val="0"/>
              <w:keepLines w:val="0"/>
              <w:rPr>
                <w:b/>
                <w:sz w:val="16"/>
                <w:szCs w:val="16"/>
                <w:lang w:val="en-GB"/>
              </w:rPr>
            </w:pPr>
            <w:r w:rsidRPr="00BF2633">
              <w:rPr>
                <w:b/>
                <w:sz w:val="16"/>
                <w:szCs w:val="16"/>
                <w:lang w:val="en-GB"/>
              </w:rPr>
              <w:t>Number of TC Executions</w:t>
            </w:r>
          </w:p>
        </w:tc>
      </w:tr>
      <w:tr w:rsidR="00036759" w:rsidRPr="00BF2633" w14:paraId="6394C2DD" w14:textId="77777777" w:rsidTr="00632C21">
        <w:trPr>
          <w:jc w:val="center"/>
        </w:trPr>
        <w:tc>
          <w:tcPr>
            <w:tcW w:w="1123" w:type="dxa"/>
            <w:tcBorders>
              <w:bottom w:val="single" w:sz="4" w:space="0" w:color="auto"/>
            </w:tcBorders>
            <w:shd w:val="clear" w:color="auto" w:fill="F2F2F2"/>
          </w:tcPr>
          <w:p w14:paraId="7E8E92B2" w14:textId="77777777" w:rsidR="00036759" w:rsidRPr="00BF2633" w:rsidRDefault="00036759" w:rsidP="005A3F3F">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036759" w:rsidRPr="00BF2633" w:rsidRDefault="00036759" w:rsidP="005A3F3F">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036759" w:rsidRPr="00BF2633" w:rsidRDefault="00036759" w:rsidP="00A57443">
            <w:pPr>
              <w:pStyle w:val="TAL"/>
              <w:rPr>
                <w:b/>
                <w:lang w:val="en-GB"/>
              </w:rPr>
            </w:pPr>
          </w:p>
        </w:tc>
        <w:tc>
          <w:tcPr>
            <w:tcW w:w="1054" w:type="dxa"/>
            <w:tcBorders>
              <w:bottom w:val="single" w:sz="4" w:space="0" w:color="auto"/>
            </w:tcBorders>
            <w:shd w:val="clear" w:color="auto" w:fill="F2F2F2"/>
          </w:tcPr>
          <w:p w14:paraId="0551D176" w14:textId="77777777" w:rsidR="00036759" w:rsidRPr="00BF2633" w:rsidRDefault="00036759" w:rsidP="00A57443">
            <w:pPr>
              <w:pStyle w:val="TAL"/>
              <w:rPr>
                <w:b/>
                <w:lang w:val="en-GB"/>
              </w:rPr>
            </w:pPr>
          </w:p>
        </w:tc>
        <w:tc>
          <w:tcPr>
            <w:tcW w:w="3519" w:type="dxa"/>
            <w:tcBorders>
              <w:bottom w:val="single" w:sz="4" w:space="0" w:color="auto"/>
            </w:tcBorders>
            <w:shd w:val="clear" w:color="auto" w:fill="F2F2F2"/>
          </w:tcPr>
          <w:p w14:paraId="2EDD4CCC" w14:textId="77777777" w:rsidR="00036759" w:rsidRPr="00BF2633" w:rsidRDefault="00036759" w:rsidP="00A57443">
            <w:pPr>
              <w:pStyle w:val="TAL"/>
              <w:rPr>
                <w:b/>
                <w:lang w:val="en-GB"/>
              </w:rPr>
            </w:pPr>
          </w:p>
        </w:tc>
        <w:tc>
          <w:tcPr>
            <w:tcW w:w="1409" w:type="dxa"/>
            <w:shd w:val="clear" w:color="auto" w:fill="F2F2F2"/>
          </w:tcPr>
          <w:p w14:paraId="7AD7F909" w14:textId="77777777" w:rsidR="00036759" w:rsidRPr="00BF2633" w:rsidRDefault="00036759" w:rsidP="00A57443">
            <w:pPr>
              <w:pStyle w:val="TAL"/>
              <w:rPr>
                <w:b/>
                <w:lang w:val="en-GB"/>
              </w:rPr>
            </w:pPr>
          </w:p>
        </w:tc>
        <w:tc>
          <w:tcPr>
            <w:tcW w:w="1274" w:type="dxa"/>
            <w:shd w:val="clear" w:color="auto" w:fill="F2F2F2"/>
          </w:tcPr>
          <w:p w14:paraId="4A79C0AF" w14:textId="77777777" w:rsidR="00036759" w:rsidRPr="00BF2633" w:rsidRDefault="00036759" w:rsidP="00A57443">
            <w:pPr>
              <w:pStyle w:val="TAL"/>
              <w:rPr>
                <w:b/>
                <w:lang w:val="en-GB"/>
              </w:rPr>
            </w:pPr>
          </w:p>
        </w:tc>
        <w:tc>
          <w:tcPr>
            <w:tcW w:w="1554" w:type="dxa"/>
            <w:shd w:val="clear" w:color="auto" w:fill="F2F2F2"/>
          </w:tcPr>
          <w:p w14:paraId="3BE1E180" w14:textId="77777777" w:rsidR="00036759" w:rsidRPr="00BF2633" w:rsidRDefault="00036759" w:rsidP="00A57443">
            <w:pPr>
              <w:pStyle w:val="TAL"/>
              <w:rPr>
                <w:b/>
                <w:lang w:val="en-GB"/>
              </w:rPr>
            </w:pPr>
          </w:p>
        </w:tc>
      </w:tr>
      <w:tr w:rsidR="00036759" w:rsidRPr="00BF2633" w14:paraId="61E24CAB" w14:textId="77777777" w:rsidTr="00632C21">
        <w:trPr>
          <w:jc w:val="center"/>
        </w:trPr>
        <w:tc>
          <w:tcPr>
            <w:tcW w:w="1123" w:type="dxa"/>
            <w:tcBorders>
              <w:bottom w:val="nil"/>
            </w:tcBorders>
            <w:shd w:val="clear" w:color="auto" w:fill="auto"/>
          </w:tcPr>
          <w:p w14:paraId="5D04908B" w14:textId="77777777" w:rsidR="00036759" w:rsidRPr="00BF2633" w:rsidRDefault="00036759" w:rsidP="005A3F3F">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Authentication / User Authorisation / UE Configuration / User Profile / Key Generation</w:t>
            </w:r>
          </w:p>
        </w:tc>
        <w:tc>
          <w:tcPr>
            <w:tcW w:w="792" w:type="dxa"/>
            <w:tcBorders>
              <w:bottom w:val="nil"/>
            </w:tcBorders>
            <w:shd w:val="clear" w:color="auto" w:fill="auto"/>
          </w:tcPr>
          <w:p w14:paraId="501FB79B"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bottom w:val="nil"/>
            </w:tcBorders>
            <w:shd w:val="clear" w:color="auto" w:fill="auto"/>
          </w:tcPr>
          <w:p w14:paraId="6BD3A88C"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Borders>
              <w:bottom w:val="single" w:sz="4" w:space="0" w:color="auto"/>
            </w:tcBorders>
          </w:tcPr>
          <w:p w14:paraId="423738B8" w14:textId="77777777" w:rsidR="00036759" w:rsidRPr="00BF2633" w:rsidRDefault="00036759" w:rsidP="005A3F3F">
            <w:pPr>
              <w:pStyle w:val="TAL"/>
              <w:keepNext w:val="0"/>
              <w:keepLines w:val="0"/>
              <w:rPr>
                <w:sz w:val="16"/>
                <w:szCs w:val="16"/>
                <w:lang w:val="en-GB"/>
              </w:rPr>
            </w:pPr>
          </w:p>
        </w:tc>
        <w:tc>
          <w:tcPr>
            <w:tcW w:w="1274" w:type="dxa"/>
            <w:tcBorders>
              <w:bottom w:val="single" w:sz="4" w:space="0" w:color="auto"/>
            </w:tcBorders>
          </w:tcPr>
          <w:p w14:paraId="5B87CBF3" w14:textId="77777777" w:rsidR="00036759" w:rsidRPr="00BF2633" w:rsidRDefault="00036759" w:rsidP="005A3F3F">
            <w:pPr>
              <w:pStyle w:val="TAL"/>
              <w:keepNext w:val="0"/>
              <w:keepLines w:val="0"/>
              <w:rPr>
                <w:sz w:val="16"/>
                <w:szCs w:val="16"/>
                <w:lang w:val="en-GB"/>
              </w:rPr>
            </w:pPr>
          </w:p>
        </w:tc>
        <w:tc>
          <w:tcPr>
            <w:tcW w:w="1554" w:type="dxa"/>
            <w:tcBorders>
              <w:bottom w:val="nil"/>
            </w:tcBorders>
          </w:tcPr>
          <w:p w14:paraId="03A812B5" w14:textId="77777777" w:rsidR="00036759" w:rsidRPr="00BF2633" w:rsidRDefault="00036759" w:rsidP="005A3F3F">
            <w:pPr>
              <w:pStyle w:val="TAL"/>
              <w:keepNext w:val="0"/>
              <w:keepLines w:val="0"/>
              <w:rPr>
                <w:sz w:val="16"/>
                <w:szCs w:val="16"/>
                <w:lang w:val="en-GB"/>
              </w:rPr>
            </w:pPr>
          </w:p>
        </w:tc>
      </w:tr>
      <w:tr w:rsidR="00036759" w:rsidRPr="00BF2633" w14:paraId="7D0A5D6B" w14:textId="77777777" w:rsidTr="00632C21">
        <w:trPr>
          <w:jc w:val="center"/>
        </w:trPr>
        <w:tc>
          <w:tcPr>
            <w:tcW w:w="1123" w:type="dxa"/>
            <w:shd w:val="clear" w:color="auto" w:fill="auto"/>
          </w:tcPr>
          <w:p w14:paraId="41A42EB0" w14:textId="77777777" w:rsidR="00036759" w:rsidRPr="00BF2633" w:rsidRDefault="00036759" w:rsidP="005A3F3F">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036759" w:rsidRPr="00BF2633" w:rsidDel="00746051"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Pr>
          <w:p w14:paraId="596B30DF" w14:textId="77777777" w:rsidR="00036759" w:rsidRPr="00BF2633" w:rsidRDefault="00036759" w:rsidP="005A3F3F">
            <w:pPr>
              <w:pStyle w:val="TAL"/>
              <w:keepNext w:val="0"/>
              <w:keepLines w:val="0"/>
              <w:rPr>
                <w:sz w:val="16"/>
                <w:szCs w:val="16"/>
                <w:lang w:val="en-GB" w:eastAsia="zh-CN"/>
              </w:rPr>
            </w:pPr>
          </w:p>
        </w:tc>
        <w:tc>
          <w:tcPr>
            <w:tcW w:w="1274" w:type="dxa"/>
          </w:tcPr>
          <w:p w14:paraId="003EC03E" w14:textId="77777777" w:rsidR="00036759" w:rsidRPr="00BF2633" w:rsidRDefault="00036759" w:rsidP="005A3F3F">
            <w:pPr>
              <w:pStyle w:val="TAL"/>
              <w:keepNext w:val="0"/>
              <w:keepLines w:val="0"/>
              <w:rPr>
                <w:sz w:val="16"/>
                <w:szCs w:val="16"/>
                <w:lang w:val="en-GB"/>
              </w:rPr>
            </w:pPr>
          </w:p>
        </w:tc>
        <w:tc>
          <w:tcPr>
            <w:tcW w:w="1554" w:type="dxa"/>
          </w:tcPr>
          <w:p w14:paraId="0261CD37" w14:textId="77777777" w:rsidR="00036759" w:rsidRPr="00BF2633" w:rsidRDefault="00036759" w:rsidP="005A3F3F">
            <w:pPr>
              <w:pStyle w:val="TAL"/>
              <w:keepNext w:val="0"/>
              <w:keepLines w:val="0"/>
              <w:rPr>
                <w:sz w:val="16"/>
                <w:szCs w:val="16"/>
                <w:lang w:val="en-GB"/>
              </w:rPr>
            </w:pPr>
          </w:p>
        </w:tc>
      </w:tr>
      <w:tr w:rsidR="00036759" w:rsidRPr="00BF2633" w14:paraId="0189F63B" w14:textId="77777777" w:rsidTr="00632C21">
        <w:trPr>
          <w:jc w:val="center"/>
        </w:trPr>
        <w:tc>
          <w:tcPr>
            <w:tcW w:w="1123" w:type="dxa"/>
            <w:tcBorders>
              <w:bottom w:val="nil"/>
            </w:tcBorders>
            <w:shd w:val="clear" w:color="auto" w:fill="auto"/>
          </w:tcPr>
          <w:p w14:paraId="11AEC10E" w14:textId="77777777" w:rsidR="00036759" w:rsidRPr="00BF2633" w:rsidRDefault="00036759" w:rsidP="005A3F3F">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Group Affiliation / Remote change / De-affiliation / Home MCPTT system</w:t>
            </w:r>
          </w:p>
        </w:tc>
        <w:tc>
          <w:tcPr>
            <w:tcW w:w="792" w:type="dxa"/>
            <w:tcBorders>
              <w:bottom w:val="nil"/>
            </w:tcBorders>
            <w:shd w:val="clear" w:color="auto" w:fill="auto"/>
          </w:tcPr>
          <w:p w14:paraId="0AB32600"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bottom w:val="nil"/>
            </w:tcBorders>
            <w:shd w:val="clear" w:color="auto" w:fill="auto"/>
          </w:tcPr>
          <w:p w14:paraId="15C58BAB"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Borders>
              <w:bottom w:val="single" w:sz="4" w:space="0" w:color="auto"/>
            </w:tcBorders>
          </w:tcPr>
          <w:p w14:paraId="4FEC88CB" w14:textId="77777777" w:rsidR="00036759" w:rsidRPr="00BF2633" w:rsidRDefault="00036759" w:rsidP="005A3F3F">
            <w:pPr>
              <w:pStyle w:val="TAL"/>
              <w:keepNext w:val="0"/>
              <w:keepLines w:val="0"/>
              <w:rPr>
                <w:sz w:val="16"/>
                <w:szCs w:val="16"/>
                <w:lang w:val="en-GB"/>
              </w:rPr>
            </w:pPr>
          </w:p>
        </w:tc>
        <w:tc>
          <w:tcPr>
            <w:tcW w:w="1274" w:type="dxa"/>
            <w:tcBorders>
              <w:bottom w:val="single" w:sz="4" w:space="0" w:color="auto"/>
            </w:tcBorders>
          </w:tcPr>
          <w:p w14:paraId="4048AE8F" w14:textId="77777777" w:rsidR="00036759" w:rsidRPr="00BF2633" w:rsidRDefault="00036759" w:rsidP="005A3F3F">
            <w:pPr>
              <w:pStyle w:val="TAL"/>
              <w:keepNext w:val="0"/>
              <w:keepLines w:val="0"/>
              <w:rPr>
                <w:sz w:val="16"/>
                <w:szCs w:val="16"/>
                <w:lang w:val="en-GB"/>
              </w:rPr>
            </w:pPr>
          </w:p>
        </w:tc>
        <w:tc>
          <w:tcPr>
            <w:tcW w:w="1554" w:type="dxa"/>
            <w:tcBorders>
              <w:bottom w:val="nil"/>
            </w:tcBorders>
          </w:tcPr>
          <w:p w14:paraId="3F5D837C" w14:textId="77777777" w:rsidR="00036759" w:rsidRPr="00BF2633" w:rsidRDefault="00036759" w:rsidP="005A3F3F">
            <w:pPr>
              <w:pStyle w:val="TAL"/>
              <w:keepNext w:val="0"/>
              <w:keepLines w:val="0"/>
              <w:rPr>
                <w:sz w:val="16"/>
                <w:szCs w:val="16"/>
                <w:lang w:val="en-GB"/>
              </w:rPr>
            </w:pPr>
          </w:p>
        </w:tc>
      </w:tr>
      <w:tr w:rsidR="00036759" w:rsidRPr="00BF2633" w14:paraId="53436542" w14:textId="77777777" w:rsidTr="00632C21">
        <w:trPr>
          <w:jc w:val="center"/>
        </w:trPr>
        <w:tc>
          <w:tcPr>
            <w:tcW w:w="1123" w:type="dxa"/>
            <w:shd w:val="clear" w:color="auto" w:fill="auto"/>
          </w:tcPr>
          <w:p w14:paraId="24B7E22B" w14:textId="77777777" w:rsidR="00036759" w:rsidRPr="00BF2633" w:rsidRDefault="00036759" w:rsidP="005A3F3F">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77777777" w:rsidR="00036759" w:rsidRPr="00BF2633" w:rsidRDefault="00E47AC0" w:rsidP="005A3F3F">
            <w:pPr>
              <w:pStyle w:val="TAL"/>
              <w:keepNext w:val="0"/>
              <w:keepLines w:val="0"/>
              <w:rPr>
                <w:sz w:val="16"/>
                <w:szCs w:val="16"/>
                <w:lang w:val="en-GB"/>
              </w:rPr>
            </w:pPr>
            <w:r w:rsidRPr="00BF2633">
              <w:rPr>
                <w:sz w:val="16"/>
                <w:szCs w:val="16"/>
                <w:lang w:val="en-GB"/>
              </w:rPr>
              <w:t xml:space="preserve">MCPTT / </w:t>
            </w:r>
            <w:r w:rsidR="00036759" w:rsidRPr="00BF2633">
              <w:rPr>
                <w:sz w:val="16"/>
                <w:szCs w:val="16"/>
                <w:lang w:val="en-GB"/>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036759" w:rsidRPr="00BF2633" w:rsidRDefault="00036759" w:rsidP="005A3F3F">
            <w:pPr>
              <w:pStyle w:val="TAL"/>
              <w:keepNext w:val="0"/>
              <w:keepLines w:val="0"/>
              <w:jc w:val="center"/>
              <w:rPr>
                <w:sz w:val="16"/>
                <w:szCs w:val="16"/>
                <w:lang w:val="en-GB"/>
              </w:rPr>
            </w:pPr>
            <w:r w:rsidRPr="00BF2633">
              <w:rPr>
                <w:sz w:val="16"/>
                <w:szCs w:val="16"/>
                <w:lang w:val="en-GB"/>
              </w:rPr>
              <w:t>Rel-1</w:t>
            </w:r>
            <w:r w:rsidR="007C7E84">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036759" w:rsidRPr="00BF2633" w:rsidDel="00746051" w:rsidRDefault="00036759" w:rsidP="005A3F3F">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77777777" w:rsidR="00036759" w:rsidRPr="00BF2633" w:rsidRDefault="005021BC" w:rsidP="005A3F3F">
            <w:pPr>
              <w:pStyle w:val="TAL"/>
              <w:keepNext w:val="0"/>
              <w:keepLines w:val="0"/>
              <w:rPr>
                <w:sz w:val="16"/>
                <w:szCs w:val="16"/>
                <w:lang w:val="en-GB"/>
              </w:rPr>
            </w:pPr>
            <w:r w:rsidRPr="00BF2633">
              <w:rPr>
                <w:sz w:val="16"/>
                <w:szCs w:val="16"/>
                <w:lang w:val="en-GB"/>
              </w:rPr>
              <w:t>IUT is MCPTT Client</w:t>
            </w:r>
          </w:p>
        </w:tc>
        <w:tc>
          <w:tcPr>
            <w:tcW w:w="1409" w:type="dxa"/>
          </w:tcPr>
          <w:p w14:paraId="5F7F3704" w14:textId="77777777" w:rsidR="00036759" w:rsidRPr="00BF2633" w:rsidRDefault="00036759" w:rsidP="005A3F3F">
            <w:pPr>
              <w:pStyle w:val="TAL"/>
              <w:keepNext w:val="0"/>
              <w:keepLines w:val="0"/>
              <w:rPr>
                <w:sz w:val="16"/>
                <w:szCs w:val="16"/>
                <w:lang w:val="en-GB" w:eastAsia="zh-CN"/>
              </w:rPr>
            </w:pPr>
          </w:p>
        </w:tc>
        <w:tc>
          <w:tcPr>
            <w:tcW w:w="1274" w:type="dxa"/>
          </w:tcPr>
          <w:p w14:paraId="2E6E87FE" w14:textId="77777777" w:rsidR="00036759" w:rsidRPr="00BF2633" w:rsidRDefault="00036759" w:rsidP="005A3F3F">
            <w:pPr>
              <w:pStyle w:val="TAL"/>
              <w:keepNext w:val="0"/>
              <w:keepLines w:val="0"/>
              <w:rPr>
                <w:sz w:val="16"/>
                <w:szCs w:val="16"/>
                <w:lang w:val="en-GB"/>
              </w:rPr>
            </w:pPr>
          </w:p>
        </w:tc>
        <w:tc>
          <w:tcPr>
            <w:tcW w:w="1554" w:type="dxa"/>
          </w:tcPr>
          <w:p w14:paraId="6163F88F" w14:textId="77777777" w:rsidR="00036759" w:rsidRPr="00BF2633" w:rsidRDefault="00036759" w:rsidP="005A3F3F">
            <w:pPr>
              <w:pStyle w:val="TAL"/>
              <w:keepNext w:val="0"/>
              <w:keepLines w:val="0"/>
              <w:rPr>
                <w:sz w:val="16"/>
                <w:szCs w:val="16"/>
                <w:lang w:val="en-GB"/>
              </w:rPr>
            </w:pPr>
          </w:p>
        </w:tc>
      </w:tr>
      <w:tr w:rsidR="008A1844" w:rsidRPr="00BF2633" w14:paraId="5C4C2CCB" w14:textId="77777777" w:rsidTr="00632C21">
        <w:trPr>
          <w:jc w:val="center"/>
        </w:trPr>
        <w:tc>
          <w:tcPr>
            <w:tcW w:w="1123" w:type="dxa"/>
            <w:shd w:val="clear" w:color="auto" w:fill="auto"/>
          </w:tcPr>
          <w:p w14:paraId="5B90709D" w14:textId="77777777" w:rsidR="008A1844" w:rsidRPr="00BF2633" w:rsidRDefault="008A1844" w:rsidP="008A1844">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8A1844" w:rsidRPr="00BF2633" w:rsidRDefault="008A1844" w:rsidP="008A1844">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8A1844" w:rsidRPr="00BF2633" w:rsidRDefault="008A1844" w:rsidP="008A1844">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8A1844" w:rsidRPr="00BF2633" w:rsidRDefault="008A1844" w:rsidP="008A1844">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77777777" w:rsidR="008A1844" w:rsidRPr="00BF2633" w:rsidRDefault="008A1844" w:rsidP="008A1844">
            <w:pPr>
              <w:pStyle w:val="TAL"/>
              <w:keepNext w:val="0"/>
              <w:keepLines w:val="0"/>
              <w:rPr>
                <w:sz w:val="16"/>
                <w:szCs w:val="16"/>
                <w:lang w:val="en-GB"/>
              </w:rPr>
            </w:pPr>
            <w:r w:rsidRPr="00BF2633">
              <w:rPr>
                <w:sz w:val="16"/>
                <w:szCs w:val="16"/>
              </w:rPr>
              <w:t>IUT is MCPTT Client</w:t>
            </w:r>
          </w:p>
        </w:tc>
        <w:tc>
          <w:tcPr>
            <w:tcW w:w="1409" w:type="dxa"/>
          </w:tcPr>
          <w:p w14:paraId="60184E3F" w14:textId="77777777" w:rsidR="008A1844" w:rsidRPr="00BF2633" w:rsidRDefault="008A1844" w:rsidP="008A1844">
            <w:pPr>
              <w:pStyle w:val="TAL"/>
              <w:keepNext w:val="0"/>
              <w:keepLines w:val="0"/>
              <w:rPr>
                <w:sz w:val="16"/>
                <w:szCs w:val="16"/>
                <w:lang w:val="en-GB" w:eastAsia="zh-CN"/>
              </w:rPr>
            </w:pPr>
          </w:p>
        </w:tc>
        <w:tc>
          <w:tcPr>
            <w:tcW w:w="1274" w:type="dxa"/>
          </w:tcPr>
          <w:p w14:paraId="1F7EAE84" w14:textId="77777777" w:rsidR="008A1844" w:rsidRPr="00BF2633" w:rsidRDefault="008A1844" w:rsidP="008A1844">
            <w:pPr>
              <w:pStyle w:val="TAL"/>
              <w:keepNext w:val="0"/>
              <w:keepLines w:val="0"/>
              <w:rPr>
                <w:sz w:val="16"/>
                <w:szCs w:val="16"/>
                <w:lang w:val="en-GB"/>
              </w:rPr>
            </w:pPr>
          </w:p>
        </w:tc>
        <w:tc>
          <w:tcPr>
            <w:tcW w:w="1554" w:type="dxa"/>
          </w:tcPr>
          <w:p w14:paraId="59F9B972" w14:textId="77777777" w:rsidR="008A1844" w:rsidRPr="00BF2633" w:rsidRDefault="008A1844" w:rsidP="008A1844">
            <w:pPr>
              <w:pStyle w:val="TAL"/>
              <w:keepNext w:val="0"/>
              <w:keepLines w:val="0"/>
              <w:rPr>
                <w:sz w:val="16"/>
                <w:szCs w:val="16"/>
                <w:lang w:val="en-GB"/>
              </w:rPr>
            </w:pPr>
          </w:p>
        </w:tc>
      </w:tr>
      <w:tr w:rsidR="008A1844" w:rsidRPr="00BF2633" w14:paraId="68B9B1BF" w14:textId="77777777" w:rsidTr="00632C21">
        <w:trPr>
          <w:jc w:val="center"/>
        </w:trPr>
        <w:tc>
          <w:tcPr>
            <w:tcW w:w="1123" w:type="dxa"/>
            <w:tcBorders>
              <w:bottom w:val="single" w:sz="4" w:space="0" w:color="auto"/>
            </w:tcBorders>
            <w:shd w:val="clear" w:color="auto" w:fill="F2F2F2"/>
          </w:tcPr>
          <w:p w14:paraId="715F548A" w14:textId="77777777" w:rsidR="008A1844" w:rsidRPr="00BF2633" w:rsidRDefault="008A1844" w:rsidP="008A1844">
            <w:pPr>
              <w:pStyle w:val="TAL"/>
              <w:rPr>
                <w:b/>
                <w:lang w:val="en-GB"/>
              </w:rPr>
            </w:pPr>
            <w:r w:rsidRPr="00BF2633">
              <w:rPr>
                <w:b/>
                <w:lang w:val="en-GB"/>
              </w:rPr>
              <w:t>6</w:t>
            </w:r>
          </w:p>
        </w:tc>
        <w:tc>
          <w:tcPr>
            <w:tcW w:w="3652" w:type="dxa"/>
            <w:tcBorders>
              <w:bottom w:val="single" w:sz="4" w:space="0" w:color="auto"/>
            </w:tcBorders>
            <w:shd w:val="clear" w:color="auto" w:fill="F2F2F2"/>
          </w:tcPr>
          <w:p w14:paraId="713B2871" w14:textId="77777777" w:rsidR="008A1844" w:rsidRPr="00BF2633" w:rsidRDefault="008A1844" w:rsidP="008A1844">
            <w:pPr>
              <w:pStyle w:val="TAL"/>
              <w:rPr>
                <w:b/>
                <w:lang w:val="en-GB"/>
              </w:rPr>
            </w:pPr>
            <w:r w:rsidRPr="00BF2633">
              <w:rPr>
                <w:b/>
                <w:lang w:val="en-GB"/>
              </w:rPr>
              <w:t>On-network operation</w:t>
            </w:r>
          </w:p>
        </w:tc>
        <w:tc>
          <w:tcPr>
            <w:tcW w:w="792" w:type="dxa"/>
            <w:tcBorders>
              <w:bottom w:val="single" w:sz="4" w:space="0" w:color="auto"/>
            </w:tcBorders>
            <w:shd w:val="clear" w:color="auto" w:fill="F2F2F2"/>
          </w:tcPr>
          <w:p w14:paraId="058B7010" w14:textId="77777777" w:rsidR="008A1844" w:rsidRPr="00BF2633" w:rsidRDefault="008A1844" w:rsidP="008A1844">
            <w:pPr>
              <w:pStyle w:val="TAL"/>
              <w:rPr>
                <w:b/>
                <w:lang w:val="en-GB"/>
              </w:rPr>
            </w:pPr>
          </w:p>
        </w:tc>
        <w:tc>
          <w:tcPr>
            <w:tcW w:w="1054" w:type="dxa"/>
            <w:tcBorders>
              <w:bottom w:val="single" w:sz="4" w:space="0" w:color="auto"/>
            </w:tcBorders>
            <w:shd w:val="clear" w:color="auto" w:fill="F2F2F2"/>
          </w:tcPr>
          <w:p w14:paraId="5156D6C6" w14:textId="77777777" w:rsidR="008A1844" w:rsidRPr="00BF2633" w:rsidRDefault="008A1844" w:rsidP="008A1844">
            <w:pPr>
              <w:pStyle w:val="TAL"/>
              <w:rPr>
                <w:b/>
                <w:lang w:val="en-GB"/>
              </w:rPr>
            </w:pPr>
          </w:p>
        </w:tc>
        <w:tc>
          <w:tcPr>
            <w:tcW w:w="3519" w:type="dxa"/>
            <w:tcBorders>
              <w:bottom w:val="single" w:sz="4" w:space="0" w:color="auto"/>
            </w:tcBorders>
            <w:shd w:val="clear" w:color="auto" w:fill="F2F2F2"/>
          </w:tcPr>
          <w:p w14:paraId="0B7A5648" w14:textId="77777777" w:rsidR="008A1844" w:rsidRPr="00BF2633" w:rsidRDefault="008A1844" w:rsidP="008A1844">
            <w:pPr>
              <w:pStyle w:val="TAL"/>
              <w:rPr>
                <w:b/>
                <w:lang w:val="en-GB"/>
              </w:rPr>
            </w:pPr>
          </w:p>
        </w:tc>
        <w:tc>
          <w:tcPr>
            <w:tcW w:w="1409" w:type="dxa"/>
            <w:shd w:val="clear" w:color="auto" w:fill="F2F2F2"/>
          </w:tcPr>
          <w:p w14:paraId="6F4CAE4B" w14:textId="77777777" w:rsidR="008A1844" w:rsidRPr="00BF2633" w:rsidRDefault="008A1844" w:rsidP="008A1844">
            <w:pPr>
              <w:pStyle w:val="TAL"/>
              <w:rPr>
                <w:b/>
                <w:lang w:val="en-GB"/>
              </w:rPr>
            </w:pPr>
          </w:p>
        </w:tc>
        <w:tc>
          <w:tcPr>
            <w:tcW w:w="1274" w:type="dxa"/>
            <w:shd w:val="clear" w:color="auto" w:fill="F2F2F2"/>
          </w:tcPr>
          <w:p w14:paraId="6BC75E8B" w14:textId="77777777" w:rsidR="008A1844" w:rsidRPr="00BF2633" w:rsidRDefault="008A1844" w:rsidP="008A1844">
            <w:pPr>
              <w:pStyle w:val="TAL"/>
              <w:rPr>
                <w:b/>
                <w:lang w:val="en-GB"/>
              </w:rPr>
            </w:pPr>
          </w:p>
        </w:tc>
        <w:tc>
          <w:tcPr>
            <w:tcW w:w="1554" w:type="dxa"/>
            <w:shd w:val="clear" w:color="auto" w:fill="F2F2F2"/>
          </w:tcPr>
          <w:p w14:paraId="5A82D888" w14:textId="77777777" w:rsidR="008A1844" w:rsidRPr="00BF2633" w:rsidRDefault="008A1844" w:rsidP="008A1844">
            <w:pPr>
              <w:pStyle w:val="TAL"/>
              <w:rPr>
                <w:b/>
                <w:lang w:val="en-GB"/>
              </w:rPr>
            </w:pPr>
          </w:p>
        </w:tc>
      </w:tr>
      <w:tr w:rsidR="008A1844" w:rsidRPr="00BF2633" w14:paraId="62E39AAC" w14:textId="77777777" w:rsidTr="00632C21">
        <w:trPr>
          <w:jc w:val="center"/>
        </w:trPr>
        <w:tc>
          <w:tcPr>
            <w:tcW w:w="1123" w:type="dxa"/>
            <w:shd w:val="clear" w:color="auto" w:fill="F2F2F2"/>
          </w:tcPr>
          <w:p w14:paraId="36E4CC25" w14:textId="77777777" w:rsidR="008A1844" w:rsidRPr="00BF2633" w:rsidRDefault="008A1844" w:rsidP="008A1844">
            <w:pPr>
              <w:pStyle w:val="TAL"/>
              <w:rPr>
                <w:b/>
                <w:lang w:val="en-GB"/>
              </w:rPr>
            </w:pPr>
            <w:r w:rsidRPr="00BF2633">
              <w:rPr>
                <w:b/>
                <w:lang w:val="en-GB"/>
              </w:rPr>
              <w:t>6.1</w:t>
            </w:r>
          </w:p>
        </w:tc>
        <w:tc>
          <w:tcPr>
            <w:tcW w:w="3652" w:type="dxa"/>
            <w:tcBorders>
              <w:top w:val="single" w:sz="4" w:space="0" w:color="auto"/>
              <w:bottom w:val="single" w:sz="4" w:space="0" w:color="auto"/>
            </w:tcBorders>
            <w:shd w:val="clear" w:color="auto" w:fill="F2F2F2"/>
          </w:tcPr>
          <w:p w14:paraId="02788688" w14:textId="77777777" w:rsidR="008A1844" w:rsidRPr="00BF2633" w:rsidRDefault="008A1844" w:rsidP="008A1844">
            <w:pPr>
              <w:pStyle w:val="TAL"/>
              <w:rPr>
                <w:b/>
                <w:lang w:val="en-GB"/>
              </w:rPr>
            </w:pPr>
            <w:r w:rsidRPr="00BF2633">
              <w:rPr>
                <w:b/>
                <w:lang w:val="en-GB"/>
              </w:rPr>
              <w:t>Group Calls - same MCPTT system Group Calls</w:t>
            </w:r>
          </w:p>
        </w:tc>
        <w:tc>
          <w:tcPr>
            <w:tcW w:w="792" w:type="dxa"/>
            <w:tcBorders>
              <w:top w:val="single" w:sz="4" w:space="0" w:color="auto"/>
              <w:bottom w:val="single" w:sz="4" w:space="0" w:color="auto"/>
            </w:tcBorders>
            <w:shd w:val="clear" w:color="auto" w:fill="F2F2F2"/>
          </w:tcPr>
          <w:p w14:paraId="64CDAFC6" w14:textId="77777777" w:rsidR="008A1844" w:rsidRPr="00BF2633" w:rsidRDefault="008A1844" w:rsidP="008A1844">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8A1844" w:rsidRPr="00BF2633" w:rsidDel="00746051" w:rsidRDefault="008A1844" w:rsidP="008A1844">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8A1844" w:rsidRPr="00BF2633" w:rsidRDefault="008A1844" w:rsidP="008A1844">
            <w:pPr>
              <w:pStyle w:val="TAL"/>
              <w:rPr>
                <w:b/>
                <w:lang w:val="en-GB"/>
              </w:rPr>
            </w:pPr>
          </w:p>
        </w:tc>
        <w:tc>
          <w:tcPr>
            <w:tcW w:w="1409" w:type="dxa"/>
            <w:shd w:val="clear" w:color="auto" w:fill="F2F2F2"/>
          </w:tcPr>
          <w:p w14:paraId="01272E9C" w14:textId="77777777" w:rsidR="008A1844" w:rsidRPr="00BF2633" w:rsidRDefault="008A1844" w:rsidP="008A1844">
            <w:pPr>
              <w:pStyle w:val="TAL"/>
              <w:rPr>
                <w:b/>
                <w:lang w:val="en-GB"/>
              </w:rPr>
            </w:pPr>
          </w:p>
        </w:tc>
        <w:tc>
          <w:tcPr>
            <w:tcW w:w="1274" w:type="dxa"/>
            <w:shd w:val="clear" w:color="auto" w:fill="F2F2F2"/>
          </w:tcPr>
          <w:p w14:paraId="5733CC8B" w14:textId="77777777" w:rsidR="008A1844" w:rsidRPr="00BF2633" w:rsidRDefault="008A1844" w:rsidP="008A1844">
            <w:pPr>
              <w:pStyle w:val="TAL"/>
              <w:rPr>
                <w:b/>
                <w:lang w:val="en-GB"/>
              </w:rPr>
            </w:pPr>
          </w:p>
        </w:tc>
        <w:tc>
          <w:tcPr>
            <w:tcW w:w="1554" w:type="dxa"/>
            <w:shd w:val="clear" w:color="auto" w:fill="F2F2F2"/>
          </w:tcPr>
          <w:p w14:paraId="793AE156" w14:textId="77777777" w:rsidR="008A1844" w:rsidRPr="00BF2633" w:rsidRDefault="008A1844" w:rsidP="008A1844">
            <w:pPr>
              <w:pStyle w:val="TAL"/>
              <w:rPr>
                <w:b/>
                <w:lang w:val="en-GB"/>
              </w:rPr>
            </w:pPr>
          </w:p>
        </w:tc>
      </w:tr>
      <w:tr w:rsidR="008A1844" w:rsidRPr="00BF2633" w14:paraId="25D6F789" w14:textId="77777777" w:rsidTr="00632C21">
        <w:trPr>
          <w:jc w:val="center"/>
        </w:trPr>
        <w:tc>
          <w:tcPr>
            <w:tcW w:w="1123" w:type="dxa"/>
            <w:shd w:val="clear" w:color="auto" w:fill="F2F2F2"/>
          </w:tcPr>
          <w:p w14:paraId="50B1B131" w14:textId="77777777" w:rsidR="008A1844" w:rsidRPr="00BF2633" w:rsidRDefault="008A1844" w:rsidP="008A1844">
            <w:pPr>
              <w:pStyle w:val="TAL"/>
              <w:rPr>
                <w:b/>
                <w:lang w:val="en-GB"/>
              </w:rPr>
            </w:pPr>
            <w:r w:rsidRPr="00BF2633">
              <w:rPr>
                <w:b/>
                <w:lang w:val="en-GB"/>
              </w:rPr>
              <w:t>6.1.1</w:t>
            </w:r>
          </w:p>
        </w:tc>
        <w:tc>
          <w:tcPr>
            <w:tcW w:w="3652" w:type="dxa"/>
            <w:tcBorders>
              <w:top w:val="single" w:sz="4" w:space="0" w:color="auto"/>
              <w:bottom w:val="single" w:sz="4" w:space="0" w:color="auto"/>
            </w:tcBorders>
            <w:shd w:val="clear" w:color="auto" w:fill="F2F2F2"/>
          </w:tcPr>
          <w:p w14:paraId="4BE7968B" w14:textId="77777777" w:rsidR="008A1844" w:rsidRPr="00BF2633" w:rsidRDefault="008A1844" w:rsidP="008A1844">
            <w:pPr>
              <w:pStyle w:val="TAL"/>
              <w:rPr>
                <w:b/>
                <w:lang w:val="en-GB"/>
              </w:rPr>
            </w:pPr>
            <w:r w:rsidRPr="00BF2633">
              <w:rPr>
                <w:b/>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8A1844" w:rsidRPr="00BF2633" w:rsidRDefault="008A1844" w:rsidP="008A1844">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8A1844" w:rsidRPr="00BF2633" w:rsidDel="00746051" w:rsidRDefault="008A1844" w:rsidP="008A1844">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8A1844" w:rsidRPr="00BF2633" w:rsidRDefault="008A1844" w:rsidP="008A1844">
            <w:pPr>
              <w:pStyle w:val="TAL"/>
              <w:rPr>
                <w:b/>
                <w:lang w:val="en-GB"/>
              </w:rPr>
            </w:pPr>
          </w:p>
        </w:tc>
        <w:tc>
          <w:tcPr>
            <w:tcW w:w="1409" w:type="dxa"/>
            <w:shd w:val="clear" w:color="auto" w:fill="F2F2F2"/>
          </w:tcPr>
          <w:p w14:paraId="05330D60" w14:textId="77777777" w:rsidR="008A1844" w:rsidRPr="00BF2633" w:rsidRDefault="008A1844" w:rsidP="008A1844">
            <w:pPr>
              <w:pStyle w:val="TAL"/>
              <w:rPr>
                <w:b/>
                <w:lang w:val="en-GB"/>
              </w:rPr>
            </w:pPr>
          </w:p>
        </w:tc>
        <w:tc>
          <w:tcPr>
            <w:tcW w:w="1274" w:type="dxa"/>
            <w:shd w:val="clear" w:color="auto" w:fill="F2F2F2"/>
          </w:tcPr>
          <w:p w14:paraId="1294E1DC" w14:textId="77777777" w:rsidR="008A1844" w:rsidRPr="00BF2633" w:rsidRDefault="008A1844" w:rsidP="008A1844">
            <w:pPr>
              <w:pStyle w:val="TAL"/>
              <w:rPr>
                <w:b/>
                <w:lang w:val="en-GB"/>
              </w:rPr>
            </w:pPr>
          </w:p>
        </w:tc>
        <w:tc>
          <w:tcPr>
            <w:tcW w:w="1554" w:type="dxa"/>
            <w:shd w:val="clear" w:color="auto" w:fill="F2F2F2"/>
          </w:tcPr>
          <w:p w14:paraId="74A9816C" w14:textId="77777777" w:rsidR="008A1844" w:rsidRPr="00BF2633" w:rsidRDefault="008A1844" w:rsidP="008A1844">
            <w:pPr>
              <w:pStyle w:val="TAL"/>
              <w:rPr>
                <w:b/>
                <w:lang w:val="en-GB"/>
              </w:rPr>
            </w:pPr>
          </w:p>
        </w:tc>
      </w:tr>
      <w:tr w:rsidR="008A1844" w:rsidRPr="00BF2633" w14:paraId="0FC60EBA" w14:textId="77777777" w:rsidTr="00632C21">
        <w:trPr>
          <w:jc w:val="center"/>
        </w:trPr>
        <w:tc>
          <w:tcPr>
            <w:tcW w:w="1123" w:type="dxa"/>
            <w:shd w:val="clear" w:color="auto" w:fill="auto"/>
          </w:tcPr>
          <w:p w14:paraId="42E2FA71" w14:textId="77777777" w:rsidR="008A1844" w:rsidRPr="00BF2633" w:rsidRDefault="008A1844" w:rsidP="008A1844">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8A1844" w:rsidRPr="00BF2633" w:rsidDel="00746051"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A80D417" w14:textId="77777777" w:rsidR="008A1844" w:rsidRPr="00BF2633" w:rsidRDefault="008A1844" w:rsidP="008A1844">
            <w:pPr>
              <w:pStyle w:val="TAL"/>
              <w:keepNext w:val="0"/>
              <w:keepLines w:val="0"/>
              <w:rPr>
                <w:sz w:val="16"/>
                <w:szCs w:val="16"/>
                <w:lang w:val="en-GB" w:eastAsia="zh-CN"/>
              </w:rPr>
            </w:pPr>
          </w:p>
        </w:tc>
        <w:tc>
          <w:tcPr>
            <w:tcW w:w="1274" w:type="dxa"/>
          </w:tcPr>
          <w:p w14:paraId="2B554D0D" w14:textId="77777777" w:rsidR="008A1844" w:rsidRPr="00BF2633" w:rsidRDefault="008A1844" w:rsidP="008A1844">
            <w:pPr>
              <w:pStyle w:val="TAL"/>
              <w:keepNext w:val="0"/>
              <w:keepLines w:val="0"/>
              <w:rPr>
                <w:sz w:val="16"/>
                <w:szCs w:val="16"/>
                <w:lang w:val="en-GB"/>
              </w:rPr>
            </w:pPr>
          </w:p>
        </w:tc>
        <w:tc>
          <w:tcPr>
            <w:tcW w:w="1554" w:type="dxa"/>
          </w:tcPr>
          <w:p w14:paraId="0279A546" w14:textId="77777777" w:rsidR="008A1844" w:rsidRPr="00BF2633" w:rsidRDefault="008A1844" w:rsidP="008A1844">
            <w:pPr>
              <w:pStyle w:val="TAL"/>
              <w:keepNext w:val="0"/>
              <w:keepLines w:val="0"/>
              <w:rPr>
                <w:sz w:val="16"/>
                <w:szCs w:val="16"/>
                <w:lang w:val="en-GB"/>
              </w:rPr>
            </w:pPr>
          </w:p>
        </w:tc>
      </w:tr>
      <w:tr w:rsidR="008A1844" w:rsidRPr="00BF2633" w14:paraId="22C50B2B" w14:textId="77777777" w:rsidTr="00632C21">
        <w:trPr>
          <w:jc w:val="center"/>
        </w:trPr>
        <w:tc>
          <w:tcPr>
            <w:tcW w:w="1123" w:type="dxa"/>
            <w:shd w:val="clear" w:color="auto" w:fill="auto"/>
          </w:tcPr>
          <w:p w14:paraId="3C2FB410" w14:textId="77777777" w:rsidR="008A1844" w:rsidRPr="00BF2633" w:rsidRDefault="008A1844" w:rsidP="008A1844">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D68B663" w14:textId="77777777" w:rsidR="008A1844" w:rsidRPr="00BF2633" w:rsidRDefault="008A1844" w:rsidP="008A1844">
            <w:pPr>
              <w:pStyle w:val="TAL"/>
              <w:keepNext w:val="0"/>
              <w:keepLines w:val="0"/>
              <w:rPr>
                <w:sz w:val="16"/>
                <w:szCs w:val="16"/>
                <w:lang w:val="en-GB" w:eastAsia="zh-CN"/>
              </w:rPr>
            </w:pPr>
          </w:p>
        </w:tc>
        <w:tc>
          <w:tcPr>
            <w:tcW w:w="1274" w:type="dxa"/>
          </w:tcPr>
          <w:p w14:paraId="0529B156" w14:textId="77777777" w:rsidR="008A1844" w:rsidRPr="00BF2633" w:rsidRDefault="008A1844" w:rsidP="008A1844">
            <w:pPr>
              <w:pStyle w:val="TAL"/>
              <w:keepNext w:val="0"/>
              <w:keepLines w:val="0"/>
              <w:rPr>
                <w:sz w:val="16"/>
                <w:szCs w:val="16"/>
                <w:lang w:val="en-GB"/>
              </w:rPr>
            </w:pPr>
          </w:p>
        </w:tc>
        <w:tc>
          <w:tcPr>
            <w:tcW w:w="1554" w:type="dxa"/>
          </w:tcPr>
          <w:p w14:paraId="2B84DAA7" w14:textId="77777777" w:rsidR="008A1844" w:rsidRPr="00BF2633" w:rsidRDefault="008A1844" w:rsidP="008A1844">
            <w:pPr>
              <w:pStyle w:val="TAL"/>
              <w:keepNext w:val="0"/>
              <w:keepLines w:val="0"/>
              <w:rPr>
                <w:sz w:val="16"/>
                <w:szCs w:val="16"/>
                <w:lang w:val="en-GB"/>
              </w:rPr>
            </w:pPr>
          </w:p>
        </w:tc>
      </w:tr>
      <w:tr w:rsidR="008A1844" w:rsidRPr="00BF2633" w14:paraId="0B5C07B8" w14:textId="77777777" w:rsidTr="00632C21">
        <w:trPr>
          <w:jc w:val="center"/>
        </w:trPr>
        <w:tc>
          <w:tcPr>
            <w:tcW w:w="1123" w:type="dxa"/>
            <w:shd w:val="clear" w:color="auto" w:fill="auto"/>
          </w:tcPr>
          <w:p w14:paraId="7C4A2392" w14:textId="77777777" w:rsidR="008A1844" w:rsidRPr="00BF2633" w:rsidRDefault="008A1844" w:rsidP="008A1844">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B003802" w14:textId="77777777" w:rsidR="008A1844" w:rsidRPr="00BF2633" w:rsidRDefault="008A1844" w:rsidP="008A1844">
            <w:pPr>
              <w:pStyle w:val="TAL"/>
              <w:keepNext w:val="0"/>
              <w:keepLines w:val="0"/>
              <w:rPr>
                <w:sz w:val="16"/>
                <w:szCs w:val="16"/>
                <w:lang w:val="en-GB" w:eastAsia="zh-CN"/>
              </w:rPr>
            </w:pPr>
          </w:p>
        </w:tc>
        <w:tc>
          <w:tcPr>
            <w:tcW w:w="1274" w:type="dxa"/>
          </w:tcPr>
          <w:p w14:paraId="627174F9" w14:textId="77777777" w:rsidR="008A1844" w:rsidRPr="00BF2633" w:rsidRDefault="008A1844" w:rsidP="008A1844">
            <w:pPr>
              <w:pStyle w:val="TAL"/>
              <w:keepNext w:val="0"/>
              <w:keepLines w:val="0"/>
              <w:rPr>
                <w:sz w:val="16"/>
                <w:szCs w:val="16"/>
                <w:lang w:val="en-GB"/>
              </w:rPr>
            </w:pPr>
          </w:p>
        </w:tc>
        <w:tc>
          <w:tcPr>
            <w:tcW w:w="1554" w:type="dxa"/>
          </w:tcPr>
          <w:p w14:paraId="35A162E7" w14:textId="77777777" w:rsidR="008A1844" w:rsidRPr="00BF2633" w:rsidRDefault="008A1844" w:rsidP="008A1844">
            <w:pPr>
              <w:pStyle w:val="TAL"/>
              <w:keepNext w:val="0"/>
              <w:keepLines w:val="0"/>
              <w:rPr>
                <w:sz w:val="16"/>
                <w:szCs w:val="16"/>
                <w:lang w:val="en-GB"/>
              </w:rPr>
            </w:pPr>
          </w:p>
        </w:tc>
      </w:tr>
      <w:tr w:rsidR="008A1844" w:rsidRPr="00BF2633" w14:paraId="6D0ADFEF" w14:textId="77777777" w:rsidTr="00632C21">
        <w:trPr>
          <w:jc w:val="center"/>
        </w:trPr>
        <w:tc>
          <w:tcPr>
            <w:tcW w:w="1123" w:type="dxa"/>
            <w:shd w:val="clear" w:color="auto" w:fill="auto"/>
          </w:tcPr>
          <w:p w14:paraId="64A0E27A" w14:textId="77777777" w:rsidR="008A1844" w:rsidRPr="00BF2633" w:rsidRDefault="008A1844" w:rsidP="008A1844">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B2EAF5C" w14:textId="77777777" w:rsidR="008A1844" w:rsidRPr="00BF2633" w:rsidRDefault="008A1844" w:rsidP="008A1844">
            <w:pPr>
              <w:pStyle w:val="TAL"/>
              <w:keepNext w:val="0"/>
              <w:keepLines w:val="0"/>
              <w:rPr>
                <w:sz w:val="16"/>
                <w:szCs w:val="16"/>
                <w:lang w:val="en-GB" w:eastAsia="zh-CN"/>
              </w:rPr>
            </w:pPr>
          </w:p>
        </w:tc>
        <w:tc>
          <w:tcPr>
            <w:tcW w:w="1274" w:type="dxa"/>
          </w:tcPr>
          <w:p w14:paraId="490A6684" w14:textId="77777777" w:rsidR="008A1844" w:rsidRPr="00BF2633" w:rsidRDefault="008A1844" w:rsidP="008A1844">
            <w:pPr>
              <w:pStyle w:val="TAL"/>
              <w:keepNext w:val="0"/>
              <w:keepLines w:val="0"/>
              <w:rPr>
                <w:sz w:val="16"/>
                <w:szCs w:val="16"/>
                <w:lang w:val="en-GB"/>
              </w:rPr>
            </w:pPr>
          </w:p>
        </w:tc>
        <w:tc>
          <w:tcPr>
            <w:tcW w:w="1554" w:type="dxa"/>
          </w:tcPr>
          <w:p w14:paraId="2F0BA6CD" w14:textId="77777777" w:rsidR="008A1844" w:rsidRPr="00BF2633" w:rsidRDefault="008A1844" w:rsidP="008A1844">
            <w:pPr>
              <w:pStyle w:val="TAL"/>
              <w:keepNext w:val="0"/>
              <w:keepLines w:val="0"/>
              <w:rPr>
                <w:sz w:val="16"/>
                <w:szCs w:val="16"/>
                <w:lang w:val="en-GB"/>
              </w:rPr>
            </w:pPr>
          </w:p>
        </w:tc>
      </w:tr>
      <w:tr w:rsidR="008A1844" w:rsidRPr="00BF2633" w14:paraId="28D20A5C" w14:textId="77777777" w:rsidTr="00632C21">
        <w:trPr>
          <w:jc w:val="center"/>
        </w:trPr>
        <w:tc>
          <w:tcPr>
            <w:tcW w:w="1123" w:type="dxa"/>
            <w:shd w:val="clear" w:color="auto" w:fill="auto"/>
          </w:tcPr>
          <w:p w14:paraId="553DCF61" w14:textId="77777777" w:rsidR="008A1844" w:rsidRPr="00BF2633" w:rsidRDefault="008A1844" w:rsidP="008A1844">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10ED06A8" w14:textId="77777777" w:rsidR="008A1844" w:rsidRPr="00BF2633" w:rsidRDefault="008A1844" w:rsidP="008A1844">
            <w:pPr>
              <w:pStyle w:val="TAL"/>
              <w:keepNext w:val="0"/>
              <w:keepLines w:val="0"/>
              <w:rPr>
                <w:sz w:val="16"/>
                <w:szCs w:val="16"/>
                <w:lang w:val="en-GB" w:eastAsia="zh-CN"/>
              </w:rPr>
            </w:pPr>
          </w:p>
        </w:tc>
        <w:tc>
          <w:tcPr>
            <w:tcW w:w="1274" w:type="dxa"/>
          </w:tcPr>
          <w:p w14:paraId="70252642" w14:textId="77777777" w:rsidR="008A1844" w:rsidRPr="00BF2633" w:rsidRDefault="008A1844" w:rsidP="008A1844">
            <w:pPr>
              <w:pStyle w:val="TAL"/>
              <w:keepNext w:val="0"/>
              <w:keepLines w:val="0"/>
              <w:rPr>
                <w:sz w:val="16"/>
                <w:szCs w:val="16"/>
                <w:lang w:val="en-GB"/>
              </w:rPr>
            </w:pPr>
          </w:p>
        </w:tc>
        <w:tc>
          <w:tcPr>
            <w:tcW w:w="1554" w:type="dxa"/>
          </w:tcPr>
          <w:p w14:paraId="5C3999E7" w14:textId="77777777" w:rsidR="008A1844" w:rsidRPr="00BF2633" w:rsidRDefault="008A1844" w:rsidP="008A1844">
            <w:pPr>
              <w:pStyle w:val="TAL"/>
              <w:keepNext w:val="0"/>
              <w:keepLines w:val="0"/>
              <w:rPr>
                <w:sz w:val="16"/>
                <w:szCs w:val="16"/>
                <w:lang w:val="en-GB"/>
              </w:rPr>
            </w:pPr>
          </w:p>
        </w:tc>
      </w:tr>
      <w:tr w:rsidR="008A1844" w:rsidRPr="00BF2633" w14:paraId="2F3F078F" w14:textId="77777777" w:rsidTr="00632C21">
        <w:trPr>
          <w:jc w:val="center"/>
        </w:trPr>
        <w:tc>
          <w:tcPr>
            <w:tcW w:w="1123" w:type="dxa"/>
            <w:shd w:val="clear" w:color="auto" w:fill="auto"/>
          </w:tcPr>
          <w:p w14:paraId="1CE4444A" w14:textId="77777777" w:rsidR="008A1844" w:rsidRPr="00BF2633" w:rsidRDefault="008A1844" w:rsidP="008A1844">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Group Call using pre-established session / Automatic Commencement Mode / Server originated Pre-</w:t>
            </w:r>
            <w:r w:rsidRPr="00BF2633">
              <w:rPr>
                <w:sz w:val="16"/>
                <w:szCs w:val="16"/>
                <w:lang w:val="en-GB"/>
              </w:rPr>
              <w:lastRenderedPageBreak/>
              <w:t>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8E8C21F" w14:textId="77777777" w:rsidR="008A1844" w:rsidRPr="00BF2633" w:rsidRDefault="008A1844" w:rsidP="008A1844">
            <w:pPr>
              <w:pStyle w:val="TAL"/>
              <w:keepNext w:val="0"/>
              <w:keepLines w:val="0"/>
              <w:rPr>
                <w:sz w:val="16"/>
                <w:szCs w:val="16"/>
                <w:lang w:val="en-GB" w:eastAsia="zh-CN"/>
              </w:rPr>
            </w:pPr>
          </w:p>
        </w:tc>
        <w:tc>
          <w:tcPr>
            <w:tcW w:w="1274" w:type="dxa"/>
          </w:tcPr>
          <w:p w14:paraId="046BE3AD" w14:textId="77777777" w:rsidR="008A1844" w:rsidRPr="00BF2633" w:rsidRDefault="008A1844" w:rsidP="008A1844">
            <w:pPr>
              <w:pStyle w:val="TAL"/>
              <w:keepNext w:val="0"/>
              <w:keepLines w:val="0"/>
              <w:rPr>
                <w:sz w:val="16"/>
                <w:szCs w:val="16"/>
                <w:lang w:val="en-GB"/>
              </w:rPr>
            </w:pPr>
          </w:p>
        </w:tc>
        <w:tc>
          <w:tcPr>
            <w:tcW w:w="1554" w:type="dxa"/>
          </w:tcPr>
          <w:p w14:paraId="3A0A111B" w14:textId="77777777" w:rsidR="008A1844" w:rsidRPr="00BF2633" w:rsidRDefault="008A1844" w:rsidP="008A1844">
            <w:pPr>
              <w:pStyle w:val="TAL"/>
              <w:keepNext w:val="0"/>
              <w:keepLines w:val="0"/>
              <w:rPr>
                <w:sz w:val="16"/>
                <w:szCs w:val="16"/>
                <w:lang w:val="en-GB"/>
              </w:rPr>
            </w:pPr>
          </w:p>
        </w:tc>
      </w:tr>
      <w:tr w:rsidR="008A1844" w:rsidRPr="00BF2633" w14:paraId="3E2569C7" w14:textId="77777777" w:rsidTr="00632C21">
        <w:trPr>
          <w:jc w:val="center"/>
        </w:trPr>
        <w:tc>
          <w:tcPr>
            <w:tcW w:w="1123" w:type="dxa"/>
            <w:shd w:val="clear" w:color="auto" w:fill="auto"/>
          </w:tcPr>
          <w:p w14:paraId="2011CF1E" w14:textId="77777777" w:rsidR="008A1844" w:rsidRPr="00BF2633" w:rsidRDefault="008A1844" w:rsidP="008A1844">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861A3BF" w14:textId="77777777" w:rsidR="008A1844" w:rsidRPr="00BF2633" w:rsidRDefault="008A1844" w:rsidP="008A1844">
            <w:pPr>
              <w:pStyle w:val="TAL"/>
              <w:keepNext w:val="0"/>
              <w:keepLines w:val="0"/>
              <w:rPr>
                <w:sz w:val="16"/>
                <w:szCs w:val="16"/>
                <w:lang w:val="en-GB" w:eastAsia="zh-CN"/>
              </w:rPr>
            </w:pPr>
          </w:p>
        </w:tc>
        <w:tc>
          <w:tcPr>
            <w:tcW w:w="1274" w:type="dxa"/>
          </w:tcPr>
          <w:p w14:paraId="34D3B625" w14:textId="77777777" w:rsidR="008A1844" w:rsidRPr="00BF2633" w:rsidRDefault="008A1844" w:rsidP="008A1844">
            <w:pPr>
              <w:pStyle w:val="TAL"/>
              <w:keepNext w:val="0"/>
              <w:keepLines w:val="0"/>
              <w:rPr>
                <w:sz w:val="16"/>
                <w:szCs w:val="16"/>
                <w:lang w:val="en-GB"/>
              </w:rPr>
            </w:pPr>
          </w:p>
        </w:tc>
        <w:tc>
          <w:tcPr>
            <w:tcW w:w="1554" w:type="dxa"/>
          </w:tcPr>
          <w:p w14:paraId="38FF8887" w14:textId="77777777" w:rsidR="008A1844" w:rsidRPr="00BF2633" w:rsidRDefault="008A1844" w:rsidP="008A1844">
            <w:pPr>
              <w:pStyle w:val="TAL"/>
              <w:keepNext w:val="0"/>
              <w:keepLines w:val="0"/>
              <w:rPr>
                <w:sz w:val="16"/>
                <w:szCs w:val="16"/>
                <w:lang w:val="en-GB"/>
              </w:rPr>
            </w:pPr>
          </w:p>
        </w:tc>
      </w:tr>
      <w:tr w:rsidR="008A1844" w:rsidRPr="00BF2633" w14:paraId="69D7D1CC" w14:textId="77777777" w:rsidTr="00632C21">
        <w:trPr>
          <w:jc w:val="center"/>
        </w:trPr>
        <w:tc>
          <w:tcPr>
            <w:tcW w:w="1123" w:type="dxa"/>
            <w:shd w:val="clear" w:color="auto" w:fill="auto"/>
          </w:tcPr>
          <w:p w14:paraId="3C57BCC1" w14:textId="77777777" w:rsidR="008A1844" w:rsidRPr="00BF2633" w:rsidRDefault="008A1844" w:rsidP="008A1844">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12B272EF" w14:textId="77777777" w:rsidR="008A1844" w:rsidRPr="00BF2633" w:rsidRDefault="008A1844" w:rsidP="008A1844">
            <w:pPr>
              <w:pStyle w:val="TAL"/>
              <w:keepNext w:val="0"/>
              <w:keepLines w:val="0"/>
              <w:rPr>
                <w:sz w:val="16"/>
                <w:szCs w:val="16"/>
                <w:lang w:val="en-GB" w:eastAsia="zh-CN"/>
              </w:rPr>
            </w:pPr>
          </w:p>
        </w:tc>
        <w:tc>
          <w:tcPr>
            <w:tcW w:w="1274" w:type="dxa"/>
          </w:tcPr>
          <w:p w14:paraId="62EFEA8D" w14:textId="77777777" w:rsidR="008A1844" w:rsidRPr="00BF2633" w:rsidRDefault="008A1844" w:rsidP="008A1844">
            <w:pPr>
              <w:pStyle w:val="TAL"/>
              <w:keepNext w:val="0"/>
              <w:keepLines w:val="0"/>
              <w:rPr>
                <w:sz w:val="16"/>
                <w:szCs w:val="16"/>
                <w:lang w:val="en-GB"/>
              </w:rPr>
            </w:pPr>
          </w:p>
        </w:tc>
        <w:tc>
          <w:tcPr>
            <w:tcW w:w="1554" w:type="dxa"/>
          </w:tcPr>
          <w:p w14:paraId="2906181D" w14:textId="77777777" w:rsidR="008A1844" w:rsidRPr="00BF2633" w:rsidRDefault="008A1844" w:rsidP="008A1844">
            <w:pPr>
              <w:pStyle w:val="TAL"/>
              <w:keepNext w:val="0"/>
              <w:keepLines w:val="0"/>
              <w:rPr>
                <w:sz w:val="16"/>
                <w:szCs w:val="16"/>
                <w:lang w:val="en-GB"/>
              </w:rPr>
            </w:pPr>
          </w:p>
        </w:tc>
      </w:tr>
      <w:tr w:rsidR="008A1844" w:rsidRPr="00BF2633" w14:paraId="5836D51E" w14:textId="77777777" w:rsidTr="00632C21">
        <w:trPr>
          <w:jc w:val="center"/>
        </w:trPr>
        <w:tc>
          <w:tcPr>
            <w:tcW w:w="1123" w:type="dxa"/>
            <w:shd w:val="clear" w:color="auto" w:fill="auto"/>
          </w:tcPr>
          <w:p w14:paraId="179860F8" w14:textId="77777777" w:rsidR="008A1844" w:rsidRPr="00BF2633" w:rsidRDefault="008A1844" w:rsidP="008A1844">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1A0B8F6" w14:textId="77777777" w:rsidR="008A1844" w:rsidRPr="00BF2633" w:rsidRDefault="008A1844" w:rsidP="008A1844">
            <w:pPr>
              <w:pStyle w:val="TAL"/>
              <w:keepNext w:val="0"/>
              <w:keepLines w:val="0"/>
              <w:rPr>
                <w:sz w:val="16"/>
                <w:szCs w:val="16"/>
                <w:lang w:val="en-GB" w:eastAsia="zh-CN"/>
              </w:rPr>
            </w:pPr>
          </w:p>
        </w:tc>
        <w:tc>
          <w:tcPr>
            <w:tcW w:w="1274" w:type="dxa"/>
          </w:tcPr>
          <w:p w14:paraId="0DE47882" w14:textId="77777777" w:rsidR="008A1844" w:rsidRPr="00BF2633" w:rsidRDefault="008A1844" w:rsidP="008A1844">
            <w:pPr>
              <w:pStyle w:val="TAL"/>
              <w:keepNext w:val="0"/>
              <w:keepLines w:val="0"/>
              <w:rPr>
                <w:sz w:val="16"/>
                <w:szCs w:val="16"/>
                <w:lang w:val="en-GB"/>
              </w:rPr>
            </w:pPr>
          </w:p>
        </w:tc>
        <w:tc>
          <w:tcPr>
            <w:tcW w:w="1554" w:type="dxa"/>
          </w:tcPr>
          <w:p w14:paraId="10EFBD1E" w14:textId="77777777" w:rsidR="008A1844" w:rsidRPr="00BF2633" w:rsidRDefault="008A1844" w:rsidP="008A1844">
            <w:pPr>
              <w:pStyle w:val="TAL"/>
              <w:keepNext w:val="0"/>
              <w:keepLines w:val="0"/>
              <w:rPr>
                <w:sz w:val="16"/>
                <w:szCs w:val="16"/>
                <w:lang w:val="en-GB"/>
              </w:rPr>
            </w:pPr>
          </w:p>
        </w:tc>
      </w:tr>
      <w:tr w:rsidR="008A1844" w:rsidRPr="00BF2633" w14:paraId="782BEB3E" w14:textId="77777777" w:rsidTr="00632C21">
        <w:trPr>
          <w:jc w:val="center"/>
        </w:trPr>
        <w:tc>
          <w:tcPr>
            <w:tcW w:w="1123" w:type="dxa"/>
            <w:shd w:val="clear" w:color="auto" w:fill="auto"/>
          </w:tcPr>
          <w:p w14:paraId="4A9ABE58" w14:textId="77777777" w:rsidR="008A1844" w:rsidRPr="00BF2633" w:rsidRDefault="008A1844" w:rsidP="008A1844">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2583369" w14:textId="77777777" w:rsidR="008A1844" w:rsidRPr="00BF2633" w:rsidRDefault="008A1844" w:rsidP="008A1844">
            <w:pPr>
              <w:pStyle w:val="TAL"/>
              <w:keepNext w:val="0"/>
              <w:keepLines w:val="0"/>
              <w:rPr>
                <w:sz w:val="16"/>
                <w:szCs w:val="16"/>
                <w:lang w:val="en-GB" w:eastAsia="zh-CN"/>
              </w:rPr>
            </w:pPr>
          </w:p>
        </w:tc>
        <w:tc>
          <w:tcPr>
            <w:tcW w:w="1274" w:type="dxa"/>
          </w:tcPr>
          <w:p w14:paraId="7CB906CD" w14:textId="77777777" w:rsidR="008A1844" w:rsidRPr="00BF2633" w:rsidRDefault="008A1844" w:rsidP="008A1844">
            <w:pPr>
              <w:pStyle w:val="TAL"/>
              <w:keepNext w:val="0"/>
              <w:keepLines w:val="0"/>
              <w:rPr>
                <w:sz w:val="16"/>
                <w:szCs w:val="16"/>
                <w:lang w:val="en-GB"/>
              </w:rPr>
            </w:pPr>
          </w:p>
        </w:tc>
        <w:tc>
          <w:tcPr>
            <w:tcW w:w="1554" w:type="dxa"/>
          </w:tcPr>
          <w:p w14:paraId="6146E77F" w14:textId="77777777" w:rsidR="008A1844" w:rsidRPr="00BF2633" w:rsidRDefault="008A1844" w:rsidP="008A1844">
            <w:pPr>
              <w:pStyle w:val="TAL"/>
              <w:keepNext w:val="0"/>
              <w:keepLines w:val="0"/>
              <w:rPr>
                <w:sz w:val="16"/>
                <w:szCs w:val="16"/>
                <w:lang w:val="en-GB"/>
              </w:rPr>
            </w:pPr>
          </w:p>
        </w:tc>
      </w:tr>
      <w:tr w:rsidR="008A1844" w:rsidRPr="00BF2633" w14:paraId="3E77A466" w14:textId="77777777" w:rsidTr="00632C21">
        <w:trPr>
          <w:jc w:val="center"/>
        </w:trPr>
        <w:tc>
          <w:tcPr>
            <w:tcW w:w="1123" w:type="dxa"/>
            <w:shd w:val="clear" w:color="auto" w:fill="auto"/>
          </w:tcPr>
          <w:p w14:paraId="47ECB03F" w14:textId="77777777" w:rsidR="008A1844" w:rsidRPr="00BF2633" w:rsidRDefault="008A1844" w:rsidP="008A1844">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E8819CB" w14:textId="77777777" w:rsidR="008A1844" w:rsidRPr="00BF2633" w:rsidRDefault="008A1844" w:rsidP="008A1844">
            <w:pPr>
              <w:pStyle w:val="TAL"/>
              <w:keepNext w:val="0"/>
              <w:keepLines w:val="0"/>
              <w:rPr>
                <w:sz w:val="16"/>
                <w:szCs w:val="16"/>
                <w:lang w:val="en-GB" w:eastAsia="zh-CN"/>
              </w:rPr>
            </w:pPr>
          </w:p>
        </w:tc>
        <w:tc>
          <w:tcPr>
            <w:tcW w:w="1274" w:type="dxa"/>
          </w:tcPr>
          <w:p w14:paraId="46528EA9" w14:textId="77777777" w:rsidR="008A1844" w:rsidRPr="00BF2633" w:rsidRDefault="008A1844" w:rsidP="008A1844">
            <w:pPr>
              <w:pStyle w:val="TAL"/>
              <w:keepNext w:val="0"/>
              <w:keepLines w:val="0"/>
              <w:rPr>
                <w:sz w:val="16"/>
                <w:szCs w:val="16"/>
                <w:lang w:val="en-GB"/>
              </w:rPr>
            </w:pPr>
          </w:p>
        </w:tc>
        <w:tc>
          <w:tcPr>
            <w:tcW w:w="1554" w:type="dxa"/>
          </w:tcPr>
          <w:p w14:paraId="6837C46E" w14:textId="77777777" w:rsidR="008A1844" w:rsidRPr="00BF2633" w:rsidRDefault="008A1844" w:rsidP="008A1844">
            <w:pPr>
              <w:pStyle w:val="TAL"/>
              <w:keepNext w:val="0"/>
              <w:keepLines w:val="0"/>
              <w:rPr>
                <w:sz w:val="16"/>
                <w:szCs w:val="16"/>
                <w:lang w:val="en-GB"/>
              </w:rPr>
            </w:pPr>
          </w:p>
        </w:tc>
      </w:tr>
      <w:tr w:rsidR="008A1844" w:rsidRPr="00BF2633" w14:paraId="4CA9E28B" w14:textId="77777777" w:rsidTr="00632C21">
        <w:trPr>
          <w:jc w:val="center"/>
        </w:trPr>
        <w:tc>
          <w:tcPr>
            <w:tcW w:w="1123" w:type="dxa"/>
            <w:shd w:val="clear" w:color="auto" w:fill="auto"/>
          </w:tcPr>
          <w:p w14:paraId="0EEAC13D" w14:textId="77777777" w:rsidR="008A1844" w:rsidRPr="00BF2633" w:rsidRDefault="008A1844" w:rsidP="008A1844">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6BD841A" w14:textId="77777777" w:rsidR="008A1844" w:rsidRPr="00BF2633" w:rsidRDefault="008A1844" w:rsidP="008A1844">
            <w:pPr>
              <w:pStyle w:val="TAL"/>
              <w:keepNext w:val="0"/>
              <w:keepLines w:val="0"/>
              <w:rPr>
                <w:sz w:val="16"/>
                <w:szCs w:val="16"/>
                <w:lang w:val="en-GB" w:eastAsia="zh-CN"/>
              </w:rPr>
            </w:pPr>
          </w:p>
        </w:tc>
        <w:tc>
          <w:tcPr>
            <w:tcW w:w="1274" w:type="dxa"/>
          </w:tcPr>
          <w:p w14:paraId="2F8189ED" w14:textId="77777777" w:rsidR="008A1844" w:rsidRPr="00BF2633" w:rsidRDefault="008A1844" w:rsidP="008A1844">
            <w:pPr>
              <w:pStyle w:val="TAL"/>
              <w:keepNext w:val="0"/>
              <w:keepLines w:val="0"/>
              <w:rPr>
                <w:sz w:val="16"/>
                <w:szCs w:val="16"/>
                <w:lang w:val="en-GB"/>
              </w:rPr>
            </w:pPr>
          </w:p>
        </w:tc>
        <w:tc>
          <w:tcPr>
            <w:tcW w:w="1554" w:type="dxa"/>
          </w:tcPr>
          <w:p w14:paraId="17951095" w14:textId="77777777" w:rsidR="008A1844" w:rsidRPr="00BF2633" w:rsidRDefault="008A1844" w:rsidP="008A1844">
            <w:pPr>
              <w:pStyle w:val="TAL"/>
              <w:keepNext w:val="0"/>
              <w:keepLines w:val="0"/>
              <w:rPr>
                <w:sz w:val="16"/>
                <w:szCs w:val="16"/>
                <w:lang w:val="en-GB"/>
              </w:rPr>
            </w:pPr>
          </w:p>
        </w:tc>
      </w:tr>
      <w:tr w:rsidR="008A1844" w:rsidRPr="00BF2633" w14:paraId="635440D8" w14:textId="77777777" w:rsidTr="00632C21">
        <w:trPr>
          <w:jc w:val="center"/>
        </w:trPr>
        <w:tc>
          <w:tcPr>
            <w:tcW w:w="1123" w:type="dxa"/>
            <w:shd w:val="clear" w:color="auto" w:fill="auto"/>
          </w:tcPr>
          <w:p w14:paraId="2C64D41A" w14:textId="77777777" w:rsidR="008A1844" w:rsidRPr="00BF2633" w:rsidRDefault="008A1844" w:rsidP="008A1844">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0F39CEE" w14:textId="77777777" w:rsidR="008A1844" w:rsidRPr="00BF2633" w:rsidRDefault="008A1844" w:rsidP="008A1844">
            <w:pPr>
              <w:pStyle w:val="TAL"/>
              <w:keepNext w:val="0"/>
              <w:keepLines w:val="0"/>
              <w:rPr>
                <w:sz w:val="16"/>
                <w:szCs w:val="16"/>
                <w:lang w:val="en-GB" w:eastAsia="zh-CN"/>
              </w:rPr>
            </w:pPr>
          </w:p>
        </w:tc>
        <w:tc>
          <w:tcPr>
            <w:tcW w:w="1274" w:type="dxa"/>
          </w:tcPr>
          <w:p w14:paraId="7CD850E4" w14:textId="77777777" w:rsidR="008A1844" w:rsidRPr="00BF2633" w:rsidRDefault="008A1844" w:rsidP="008A1844">
            <w:pPr>
              <w:pStyle w:val="TAL"/>
              <w:keepNext w:val="0"/>
              <w:keepLines w:val="0"/>
              <w:rPr>
                <w:sz w:val="16"/>
                <w:szCs w:val="16"/>
                <w:lang w:val="en-GB"/>
              </w:rPr>
            </w:pPr>
          </w:p>
        </w:tc>
        <w:tc>
          <w:tcPr>
            <w:tcW w:w="1554" w:type="dxa"/>
          </w:tcPr>
          <w:p w14:paraId="11A43364" w14:textId="77777777" w:rsidR="008A1844" w:rsidRPr="00BF2633" w:rsidRDefault="008A1844" w:rsidP="008A1844">
            <w:pPr>
              <w:pStyle w:val="TAL"/>
              <w:keepNext w:val="0"/>
              <w:keepLines w:val="0"/>
              <w:rPr>
                <w:sz w:val="16"/>
                <w:szCs w:val="16"/>
                <w:lang w:val="en-GB"/>
              </w:rPr>
            </w:pPr>
          </w:p>
        </w:tc>
      </w:tr>
      <w:tr w:rsidR="008A1844" w:rsidRPr="00BF2633" w14:paraId="472E6EF7" w14:textId="77777777" w:rsidTr="00632C21">
        <w:trPr>
          <w:jc w:val="center"/>
        </w:trPr>
        <w:tc>
          <w:tcPr>
            <w:tcW w:w="1123" w:type="dxa"/>
            <w:shd w:val="clear" w:color="auto" w:fill="auto"/>
          </w:tcPr>
          <w:p w14:paraId="32487D2E" w14:textId="77777777" w:rsidR="008A1844" w:rsidRPr="00BF2633" w:rsidRDefault="008A1844" w:rsidP="008A1844">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976570F" w14:textId="77777777" w:rsidR="008A1844" w:rsidRPr="00BF2633" w:rsidRDefault="008A1844" w:rsidP="008A1844">
            <w:pPr>
              <w:pStyle w:val="TAL"/>
              <w:keepNext w:val="0"/>
              <w:keepLines w:val="0"/>
              <w:rPr>
                <w:sz w:val="16"/>
                <w:szCs w:val="16"/>
                <w:lang w:val="en-GB" w:eastAsia="zh-CN"/>
              </w:rPr>
            </w:pPr>
          </w:p>
        </w:tc>
        <w:tc>
          <w:tcPr>
            <w:tcW w:w="1274" w:type="dxa"/>
          </w:tcPr>
          <w:p w14:paraId="2BF6C200" w14:textId="77777777" w:rsidR="008A1844" w:rsidRPr="00BF2633" w:rsidRDefault="008A1844" w:rsidP="008A1844">
            <w:pPr>
              <w:pStyle w:val="TAL"/>
              <w:keepNext w:val="0"/>
              <w:keepLines w:val="0"/>
              <w:rPr>
                <w:sz w:val="16"/>
                <w:szCs w:val="16"/>
                <w:lang w:val="en-GB"/>
              </w:rPr>
            </w:pPr>
          </w:p>
        </w:tc>
        <w:tc>
          <w:tcPr>
            <w:tcW w:w="1554" w:type="dxa"/>
          </w:tcPr>
          <w:p w14:paraId="347D54E4" w14:textId="77777777" w:rsidR="008A1844" w:rsidRPr="00BF2633" w:rsidRDefault="008A1844" w:rsidP="008A1844">
            <w:pPr>
              <w:pStyle w:val="TAL"/>
              <w:keepNext w:val="0"/>
              <w:keepLines w:val="0"/>
              <w:rPr>
                <w:sz w:val="16"/>
                <w:szCs w:val="16"/>
                <w:lang w:val="en-GB"/>
              </w:rPr>
            </w:pPr>
          </w:p>
        </w:tc>
      </w:tr>
      <w:tr w:rsidR="008A1844" w:rsidRPr="00BF2633" w14:paraId="7816A11A" w14:textId="77777777" w:rsidTr="00632C21">
        <w:trPr>
          <w:jc w:val="center"/>
        </w:trPr>
        <w:tc>
          <w:tcPr>
            <w:tcW w:w="1123" w:type="dxa"/>
            <w:shd w:val="clear" w:color="auto" w:fill="auto"/>
          </w:tcPr>
          <w:p w14:paraId="5B63E626" w14:textId="77777777" w:rsidR="008A1844" w:rsidRPr="00BF2633" w:rsidRDefault="008A1844" w:rsidP="008A1844">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A72DBF7" w14:textId="77777777" w:rsidR="008A1844" w:rsidRPr="00BF2633" w:rsidRDefault="008A1844" w:rsidP="008A1844">
            <w:pPr>
              <w:pStyle w:val="TAL"/>
              <w:keepNext w:val="0"/>
              <w:keepLines w:val="0"/>
              <w:rPr>
                <w:sz w:val="16"/>
                <w:szCs w:val="16"/>
                <w:lang w:val="en-GB" w:eastAsia="zh-CN"/>
              </w:rPr>
            </w:pPr>
          </w:p>
        </w:tc>
        <w:tc>
          <w:tcPr>
            <w:tcW w:w="1274" w:type="dxa"/>
          </w:tcPr>
          <w:p w14:paraId="336D77CF" w14:textId="77777777" w:rsidR="008A1844" w:rsidRPr="00BF2633" w:rsidRDefault="008A1844" w:rsidP="008A1844">
            <w:pPr>
              <w:pStyle w:val="TAL"/>
              <w:keepNext w:val="0"/>
              <w:keepLines w:val="0"/>
              <w:rPr>
                <w:sz w:val="16"/>
                <w:szCs w:val="16"/>
                <w:lang w:val="en-GB"/>
              </w:rPr>
            </w:pPr>
          </w:p>
        </w:tc>
        <w:tc>
          <w:tcPr>
            <w:tcW w:w="1554" w:type="dxa"/>
          </w:tcPr>
          <w:p w14:paraId="099A1B51" w14:textId="77777777" w:rsidR="008A1844" w:rsidRPr="00BF2633" w:rsidRDefault="008A1844" w:rsidP="008A1844">
            <w:pPr>
              <w:pStyle w:val="TAL"/>
              <w:keepNext w:val="0"/>
              <w:keepLines w:val="0"/>
              <w:rPr>
                <w:sz w:val="16"/>
                <w:szCs w:val="16"/>
                <w:lang w:val="en-GB"/>
              </w:rPr>
            </w:pPr>
          </w:p>
        </w:tc>
      </w:tr>
      <w:tr w:rsidR="008A1844" w:rsidRPr="00BF2633" w14:paraId="637A322F" w14:textId="77777777" w:rsidTr="00632C21">
        <w:trPr>
          <w:jc w:val="center"/>
        </w:trPr>
        <w:tc>
          <w:tcPr>
            <w:tcW w:w="1123" w:type="dxa"/>
            <w:shd w:val="clear" w:color="auto" w:fill="auto"/>
          </w:tcPr>
          <w:p w14:paraId="172F68DF" w14:textId="77777777" w:rsidR="008A1844" w:rsidRPr="00BF2633" w:rsidRDefault="008A1844" w:rsidP="008A1844">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9E990A8" w14:textId="77777777" w:rsidR="008A1844" w:rsidRPr="00BF2633" w:rsidRDefault="008A1844" w:rsidP="008A1844">
            <w:pPr>
              <w:pStyle w:val="TAL"/>
              <w:keepNext w:val="0"/>
              <w:keepLines w:val="0"/>
              <w:rPr>
                <w:sz w:val="16"/>
                <w:szCs w:val="16"/>
                <w:lang w:val="en-GB" w:eastAsia="zh-CN"/>
              </w:rPr>
            </w:pPr>
          </w:p>
        </w:tc>
        <w:tc>
          <w:tcPr>
            <w:tcW w:w="1274" w:type="dxa"/>
          </w:tcPr>
          <w:p w14:paraId="705F5D17" w14:textId="77777777" w:rsidR="008A1844" w:rsidRPr="00BF2633" w:rsidRDefault="008A1844" w:rsidP="008A1844">
            <w:pPr>
              <w:pStyle w:val="TAL"/>
              <w:keepNext w:val="0"/>
              <w:keepLines w:val="0"/>
              <w:rPr>
                <w:sz w:val="16"/>
                <w:szCs w:val="16"/>
                <w:lang w:val="en-GB"/>
              </w:rPr>
            </w:pPr>
          </w:p>
        </w:tc>
        <w:tc>
          <w:tcPr>
            <w:tcW w:w="1554" w:type="dxa"/>
          </w:tcPr>
          <w:p w14:paraId="158326F5" w14:textId="77777777" w:rsidR="008A1844" w:rsidRPr="00BF2633" w:rsidRDefault="008A1844" w:rsidP="008A1844">
            <w:pPr>
              <w:pStyle w:val="TAL"/>
              <w:keepNext w:val="0"/>
              <w:keepLines w:val="0"/>
              <w:rPr>
                <w:sz w:val="16"/>
                <w:szCs w:val="16"/>
                <w:lang w:val="en-GB"/>
              </w:rPr>
            </w:pPr>
          </w:p>
        </w:tc>
      </w:tr>
      <w:tr w:rsidR="008A1844" w:rsidRPr="00BF2633" w14:paraId="12FFDDB5" w14:textId="77777777" w:rsidTr="00632C21">
        <w:trPr>
          <w:jc w:val="center"/>
        </w:trPr>
        <w:tc>
          <w:tcPr>
            <w:tcW w:w="1123" w:type="dxa"/>
            <w:shd w:val="clear" w:color="auto" w:fill="auto"/>
          </w:tcPr>
          <w:p w14:paraId="61E42338" w14:textId="77777777" w:rsidR="008A1844" w:rsidRDefault="008A1844" w:rsidP="008A1844">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77777777" w:rsidR="008A1844" w:rsidRDefault="008A1844" w:rsidP="008A1844">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8A1844" w:rsidRDefault="008A1844" w:rsidP="008A1844">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8A1844" w:rsidRDefault="008A1844" w:rsidP="008A1844">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7777777" w:rsidR="008A1844" w:rsidRDefault="008A1844" w:rsidP="008A1844">
            <w:pPr>
              <w:pStyle w:val="TAL"/>
              <w:keepNext w:val="0"/>
              <w:keepLines w:val="0"/>
              <w:rPr>
                <w:sz w:val="16"/>
                <w:szCs w:val="16"/>
              </w:rPr>
            </w:pPr>
            <w:r>
              <w:rPr>
                <w:sz w:val="16"/>
                <w:szCs w:val="16"/>
              </w:rPr>
              <w:t>IUT is MCPTT Client</w:t>
            </w:r>
          </w:p>
        </w:tc>
        <w:tc>
          <w:tcPr>
            <w:tcW w:w="1409" w:type="dxa"/>
          </w:tcPr>
          <w:p w14:paraId="29BE7CEC" w14:textId="77777777" w:rsidR="008A1844" w:rsidRPr="00BF2633" w:rsidRDefault="008A1844" w:rsidP="008A1844">
            <w:pPr>
              <w:pStyle w:val="TAL"/>
              <w:keepNext w:val="0"/>
              <w:keepLines w:val="0"/>
              <w:rPr>
                <w:sz w:val="16"/>
                <w:szCs w:val="16"/>
                <w:lang w:val="en-GB" w:eastAsia="zh-CN"/>
              </w:rPr>
            </w:pPr>
          </w:p>
        </w:tc>
        <w:tc>
          <w:tcPr>
            <w:tcW w:w="1274" w:type="dxa"/>
          </w:tcPr>
          <w:p w14:paraId="0BCB2F6C" w14:textId="77777777" w:rsidR="008A1844" w:rsidRPr="00BF2633" w:rsidRDefault="008A1844" w:rsidP="008A1844">
            <w:pPr>
              <w:pStyle w:val="TAL"/>
              <w:keepNext w:val="0"/>
              <w:keepLines w:val="0"/>
              <w:rPr>
                <w:sz w:val="16"/>
                <w:szCs w:val="16"/>
                <w:lang w:val="en-GB"/>
              </w:rPr>
            </w:pPr>
          </w:p>
        </w:tc>
        <w:tc>
          <w:tcPr>
            <w:tcW w:w="1554" w:type="dxa"/>
          </w:tcPr>
          <w:p w14:paraId="0CE6F2DE" w14:textId="77777777" w:rsidR="008A1844" w:rsidRPr="00BF2633" w:rsidRDefault="008A1844" w:rsidP="008A1844">
            <w:pPr>
              <w:pStyle w:val="TAL"/>
              <w:keepNext w:val="0"/>
              <w:keepLines w:val="0"/>
              <w:rPr>
                <w:sz w:val="16"/>
                <w:szCs w:val="16"/>
                <w:lang w:val="en-GB"/>
              </w:rPr>
            </w:pPr>
          </w:p>
        </w:tc>
      </w:tr>
      <w:tr w:rsidR="008A1844" w:rsidRPr="00BF2633" w14:paraId="05341E90" w14:textId="77777777" w:rsidTr="00632C21">
        <w:trPr>
          <w:jc w:val="center"/>
        </w:trPr>
        <w:tc>
          <w:tcPr>
            <w:tcW w:w="1123" w:type="dxa"/>
            <w:shd w:val="clear" w:color="auto" w:fill="auto"/>
          </w:tcPr>
          <w:p w14:paraId="7CE91EEC" w14:textId="77777777" w:rsidR="008A1844" w:rsidRDefault="008A1844" w:rsidP="008A1844">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77777777" w:rsidR="008A1844" w:rsidRDefault="008A1844" w:rsidP="008A1844">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8A1844" w:rsidRDefault="008A1844" w:rsidP="008A1844">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8A1844" w:rsidRDefault="008A1844" w:rsidP="008A1844">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77777777" w:rsidR="008A1844" w:rsidRDefault="008A1844" w:rsidP="008A1844">
            <w:pPr>
              <w:pStyle w:val="TAL"/>
              <w:keepNext w:val="0"/>
              <w:keepLines w:val="0"/>
              <w:rPr>
                <w:sz w:val="16"/>
                <w:szCs w:val="16"/>
              </w:rPr>
            </w:pPr>
            <w:r>
              <w:rPr>
                <w:sz w:val="16"/>
                <w:szCs w:val="16"/>
              </w:rPr>
              <w:t>IUT is MCPTT Client</w:t>
            </w:r>
          </w:p>
        </w:tc>
        <w:tc>
          <w:tcPr>
            <w:tcW w:w="1409" w:type="dxa"/>
          </w:tcPr>
          <w:p w14:paraId="11FA74AB" w14:textId="77777777" w:rsidR="008A1844" w:rsidRPr="00BF2633" w:rsidRDefault="008A1844" w:rsidP="008A1844">
            <w:pPr>
              <w:pStyle w:val="TAL"/>
              <w:keepNext w:val="0"/>
              <w:keepLines w:val="0"/>
              <w:rPr>
                <w:sz w:val="16"/>
                <w:szCs w:val="16"/>
                <w:lang w:val="en-GB" w:eastAsia="zh-CN"/>
              </w:rPr>
            </w:pPr>
          </w:p>
        </w:tc>
        <w:tc>
          <w:tcPr>
            <w:tcW w:w="1274" w:type="dxa"/>
          </w:tcPr>
          <w:p w14:paraId="505A6E4E" w14:textId="77777777" w:rsidR="008A1844" w:rsidRPr="00BF2633" w:rsidRDefault="008A1844" w:rsidP="008A1844">
            <w:pPr>
              <w:pStyle w:val="TAL"/>
              <w:keepNext w:val="0"/>
              <w:keepLines w:val="0"/>
              <w:rPr>
                <w:sz w:val="16"/>
                <w:szCs w:val="16"/>
                <w:lang w:val="en-GB"/>
              </w:rPr>
            </w:pPr>
          </w:p>
        </w:tc>
        <w:tc>
          <w:tcPr>
            <w:tcW w:w="1554" w:type="dxa"/>
          </w:tcPr>
          <w:p w14:paraId="38468A4B" w14:textId="77777777" w:rsidR="008A1844" w:rsidRPr="00BF2633" w:rsidRDefault="008A1844" w:rsidP="008A1844">
            <w:pPr>
              <w:pStyle w:val="TAL"/>
              <w:keepNext w:val="0"/>
              <w:keepLines w:val="0"/>
              <w:rPr>
                <w:sz w:val="16"/>
                <w:szCs w:val="16"/>
                <w:lang w:val="en-GB"/>
              </w:rPr>
            </w:pPr>
          </w:p>
        </w:tc>
      </w:tr>
      <w:tr w:rsidR="008A1844" w:rsidRPr="00BF2633" w14:paraId="45331A9B" w14:textId="77777777" w:rsidTr="00632C21">
        <w:trPr>
          <w:jc w:val="center"/>
        </w:trPr>
        <w:tc>
          <w:tcPr>
            <w:tcW w:w="1123" w:type="dxa"/>
            <w:shd w:val="clear" w:color="auto" w:fill="F2F2F2"/>
          </w:tcPr>
          <w:p w14:paraId="3B854072" w14:textId="77777777" w:rsidR="008A1844" w:rsidRPr="00BF2633" w:rsidRDefault="008A1844" w:rsidP="008A1844">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8A1844" w:rsidRPr="00BF2633" w:rsidRDefault="008A1844" w:rsidP="008A1844">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1D7D3D17"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689D63BC"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79080EF7" w14:textId="77777777" w:rsidR="008A1844" w:rsidRPr="00BF2633" w:rsidRDefault="008A1844" w:rsidP="008A1844">
            <w:pPr>
              <w:pStyle w:val="TAL"/>
              <w:keepNext w:val="0"/>
              <w:keepLines w:val="0"/>
              <w:rPr>
                <w:b/>
                <w:sz w:val="16"/>
                <w:szCs w:val="16"/>
                <w:lang w:val="en-GB"/>
              </w:rPr>
            </w:pPr>
          </w:p>
        </w:tc>
      </w:tr>
      <w:tr w:rsidR="008A1844" w:rsidRPr="00BF2633" w14:paraId="59B716A7" w14:textId="77777777" w:rsidTr="00632C21">
        <w:trPr>
          <w:jc w:val="center"/>
        </w:trPr>
        <w:tc>
          <w:tcPr>
            <w:tcW w:w="1123" w:type="dxa"/>
            <w:shd w:val="clear" w:color="auto" w:fill="auto"/>
          </w:tcPr>
          <w:p w14:paraId="54909655" w14:textId="77777777" w:rsidR="008A1844" w:rsidRPr="00BF2633" w:rsidRDefault="008A1844" w:rsidP="008A1844">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8A1844" w:rsidRPr="00BF2633" w:rsidRDefault="008A1844" w:rsidP="008A1844">
            <w:pPr>
              <w:pStyle w:val="TAL"/>
              <w:keepNext w:val="0"/>
              <w:keepLines w:val="0"/>
              <w:rPr>
                <w:sz w:val="16"/>
                <w:szCs w:val="16"/>
                <w:lang w:val="en-GB"/>
              </w:rPr>
            </w:pPr>
          </w:p>
        </w:tc>
        <w:tc>
          <w:tcPr>
            <w:tcW w:w="1409" w:type="dxa"/>
          </w:tcPr>
          <w:p w14:paraId="33C881FA" w14:textId="77777777" w:rsidR="008A1844" w:rsidRPr="00BF2633" w:rsidRDefault="008A1844" w:rsidP="008A1844">
            <w:pPr>
              <w:pStyle w:val="TAL"/>
              <w:keepNext w:val="0"/>
              <w:keepLines w:val="0"/>
              <w:rPr>
                <w:sz w:val="16"/>
                <w:szCs w:val="16"/>
                <w:lang w:val="en-GB" w:eastAsia="zh-CN"/>
              </w:rPr>
            </w:pPr>
          </w:p>
        </w:tc>
        <w:tc>
          <w:tcPr>
            <w:tcW w:w="1274" w:type="dxa"/>
          </w:tcPr>
          <w:p w14:paraId="2E2F2352" w14:textId="77777777" w:rsidR="008A1844" w:rsidRPr="00BF2633" w:rsidRDefault="008A1844" w:rsidP="008A1844">
            <w:pPr>
              <w:pStyle w:val="TAL"/>
              <w:keepNext w:val="0"/>
              <w:keepLines w:val="0"/>
              <w:rPr>
                <w:sz w:val="16"/>
                <w:szCs w:val="16"/>
                <w:lang w:val="en-GB"/>
              </w:rPr>
            </w:pPr>
          </w:p>
        </w:tc>
        <w:tc>
          <w:tcPr>
            <w:tcW w:w="1554" w:type="dxa"/>
          </w:tcPr>
          <w:p w14:paraId="616ACFE9" w14:textId="77777777" w:rsidR="008A1844" w:rsidRPr="00BF2633" w:rsidRDefault="008A1844" w:rsidP="008A1844">
            <w:pPr>
              <w:pStyle w:val="TAL"/>
              <w:keepNext w:val="0"/>
              <w:keepLines w:val="0"/>
              <w:rPr>
                <w:sz w:val="16"/>
                <w:szCs w:val="16"/>
                <w:lang w:val="en-GB"/>
              </w:rPr>
            </w:pPr>
          </w:p>
        </w:tc>
      </w:tr>
      <w:tr w:rsidR="008A1844" w:rsidRPr="00BF2633" w14:paraId="3FE711FE" w14:textId="77777777" w:rsidTr="00632C21">
        <w:trPr>
          <w:jc w:val="center"/>
        </w:trPr>
        <w:tc>
          <w:tcPr>
            <w:tcW w:w="1123" w:type="dxa"/>
            <w:shd w:val="clear" w:color="auto" w:fill="auto"/>
          </w:tcPr>
          <w:p w14:paraId="5FECEBEB" w14:textId="77777777" w:rsidR="008A1844" w:rsidRPr="00BF2633" w:rsidRDefault="008A1844" w:rsidP="008A1844">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CEA339B" w14:textId="77777777" w:rsidR="008A1844" w:rsidRPr="00BF2633" w:rsidRDefault="008A1844" w:rsidP="008A1844">
            <w:pPr>
              <w:pStyle w:val="TAL"/>
              <w:keepNext w:val="0"/>
              <w:keepLines w:val="0"/>
              <w:rPr>
                <w:sz w:val="16"/>
                <w:szCs w:val="16"/>
                <w:lang w:val="en-GB" w:eastAsia="zh-CN"/>
              </w:rPr>
            </w:pPr>
          </w:p>
        </w:tc>
        <w:tc>
          <w:tcPr>
            <w:tcW w:w="1274" w:type="dxa"/>
          </w:tcPr>
          <w:p w14:paraId="3FCABE97" w14:textId="77777777" w:rsidR="008A1844" w:rsidRPr="00BF2633" w:rsidRDefault="008A1844" w:rsidP="008A1844">
            <w:pPr>
              <w:pStyle w:val="TAL"/>
              <w:keepNext w:val="0"/>
              <w:keepLines w:val="0"/>
              <w:rPr>
                <w:sz w:val="16"/>
                <w:szCs w:val="16"/>
                <w:lang w:val="en-GB"/>
              </w:rPr>
            </w:pPr>
          </w:p>
        </w:tc>
        <w:tc>
          <w:tcPr>
            <w:tcW w:w="1554" w:type="dxa"/>
          </w:tcPr>
          <w:p w14:paraId="5FFE754E" w14:textId="77777777" w:rsidR="008A1844" w:rsidRPr="00BF2633" w:rsidRDefault="008A1844" w:rsidP="008A1844">
            <w:pPr>
              <w:pStyle w:val="TAL"/>
              <w:keepNext w:val="0"/>
              <w:keepLines w:val="0"/>
              <w:rPr>
                <w:sz w:val="16"/>
                <w:szCs w:val="16"/>
                <w:lang w:val="en-GB"/>
              </w:rPr>
            </w:pPr>
          </w:p>
        </w:tc>
      </w:tr>
      <w:tr w:rsidR="008A1844" w:rsidRPr="00BF2633" w14:paraId="76D6D9BF" w14:textId="77777777" w:rsidTr="00632C21">
        <w:trPr>
          <w:jc w:val="center"/>
        </w:trPr>
        <w:tc>
          <w:tcPr>
            <w:tcW w:w="1123" w:type="dxa"/>
            <w:shd w:val="clear" w:color="auto" w:fill="auto"/>
          </w:tcPr>
          <w:p w14:paraId="1EAA2341" w14:textId="77777777" w:rsidR="008A1844" w:rsidRPr="00BF2633" w:rsidRDefault="008A1844" w:rsidP="008A1844">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8A1844" w:rsidRPr="00BF2633" w:rsidRDefault="008A1844" w:rsidP="008A1844">
            <w:pPr>
              <w:pStyle w:val="TAL"/>
              <w:keepNext w:val="0"/>
              <w:keepLines w:val="0"/>
              <w:rPr>
                <w:sz w:val="16"/>
                <w:szCs w:val="16"/>
                <w:lang w:val="en-GB"/>
              </w:rPr>
            </w:pPr>
          </w:p>
        </w:tc>
        <w:tc>
          <w:tcPr>
            <w:tcW w:w="1409" w:type="dxa"/>
          </w:tcPr>
          <w:p w14:paraId="0F44DE1C" w14:textId="77777777" w:rsidR="008A1844" w:rsidRPr="00BF2633" w:rsidRDefault="008A1844" w:rsidP="008A1844">
            <w:pPr>
              <w:pStyle w:val="TAL"/>
              <w:keepNext w:val="0"/>
              <w:keepLines w:val="0"/>
              <w:rPr>
                <w:sz w:val="16"/>
                <w:szCs w:val="16"/>
                <w:lang w:val="en-GB" w:eastAsia="zh-CN"/>
              </w:rPr>
            </w:pPr>
          </w:p>
        </w:tc>
        <w:tc>
          <w:tcPr>
            <w:tcW w:w="1274" w:type="dxa"/>
          </w:tcPr>
          <w:p w14:paraId="60099DC7" w14:textId="77777777" w:rsidR="008A1844" w:rsidRPr="00BF2633" w:rsidRDefault="008A1844" w:rsidP="008A1844">
            <w:pPr>
              <w:pStyle w:val="TAL"/>
              <w:keepNext w:val="0"/>
              <w:keepLines w:val="0"/>
              <w:rPr>
                <w:sz w:val="16"/>
                <w:szCs w:val="16"/>
                <w:lang w:val="en-GB"/>
              </w:rPr>
            </w:pPr>
          </w:p>
        </w:tc>
        <w:tc>
          <w:tcPr>
            <w:tcW w:w="1554" w:type="dxa"/>
          </w:tcPr>
          <w:p w14:paraId="6BF6D1AD" w14:textId="77777777" w:rsidR="008A1844" w:rsidRPr="00BF2633" w:rsidRDefault="008A1844" w:rsidP="008A1844">
            <w:pPr>
              <w:pStyle w:val="TAL"/>
              <w:keepNext w:val="0"/>
              <w:keepLines w:val="0"/>
              <w:rPr>
                <w:sz w:val="16"/>
                <w:szCs w:val="16"/>
                <w:lang w:val="en-GB"/>
              </w:rPr>
            </w:pPr>
          </w:p>
        </w:tc>
      </w:tr>
      <w:tr w:rsidR="008A1844" w:rsidRPr="00BF2633" w14:paraId="7F300C0F" w14:textId="77777777" w:rsidTr="00632C21">
        <w:trPr>
          <w:jc w:val="center"/>
        </w:trPr>
        <w:tc>
          <w:tcPr>
            <w:tcW w:w="1123" w:type="dxa"/>
            <w:shd w:val="clear" w:color="auto" w:fill="auto"/>
          </w:tcPr>
          <w:p w14:paraId="2B6C76FD" w14:textId="77777777" w:rsidR="008A1844" w:rsidRPr="00BF2633" w:rsidRDefault="008A1844" w:rsidP="008A1844">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8A1844" w:rsidRPr="00BF2633" w:rsidRDefault="008A1844" w:rsidP="008A1844">
            <w:pPr>
              <w:pStyle w:val="TAL"/>
              <w:keepNext w:val="0"/>
              <w:keepLines w:val="0"/>
              <w:rPr>
                <w:sz w:val="16"/>
                <w:szCs w:val="16"/>
                <w:lang w:val="en-GB"/>
              </w:rPr>
            </w:pPr>
          </w:p>
        </w:tc>
        <w:tc>
          <w:tcPr>
            <w:tcW w:w="1409" w:type="dxa"/>
          </w:tcPr>
          <w:p w14:paraId="3BFAD11B" w14:textId="77777777" w:rsidR="008A1844" w:rsidRPr="00BF2633" w:rsidRDefault="008A1844" w:rsidP="008A1844">
            <w:pPr>
              <w:pStyle w:val="TAL"/>
              <w:keepNext w:val="0"/>
              <w:keepLines w:val="0"/>
              <w:rPr>
                <w:sz w:val="16"/>
                <w:szCs w:val="16"/>
                <w:lang w:val="en-GB" w:eastAsia="zh-CN"/>
              </w:rPr>
            </w:pPr>
          </w:p>
        </w:tc>
        <w:tc>
          <w:tcPr>
            <w:tcW w:w="1274" w:type="dxa"/>
          </w:tcPr>
          <w:p w14:paraId="2034C2FD" w14:textId="77777777" w:rsidR="008A1844" w:rsidRPr="00BF2633" w:rsidRDefault="008A1844" w:rsidP="008A1844">
            <w:pPr>
              <w:pStyle w:val="TAL"/>
              <w:keepNext w:val="0"/>
              <w:keepLines w:val="0"/>
              <w:rPr>
                <w:sz w:val="16"/>
                <w:szCs w:val="16"/>
                <w:lang w:val="en-GB"/>
              </w:rPr>
            </w:pPr>
          </w:p>
        </w:tc>
        <w:tc>
          <w:tcPr>
            <w:tcW w:w="1554" w:type="dxa"/>
          </w:tcPr>
          <w:p w14:paraId="23293702" w14:textId="77777777" w:rsidR="008A1844" w:rsidRPr="00BF2633" w:rsidRDefault="008A1844" w:rsidP="008A1844">
            <w:pPr>
              <w:pStyle w:val="TAL"/>
              <w:keepNext w:val="0"/>
              <w:keepLines w:val="0"/>
              <w:rPr>
                <w:sz w:val="16"/>
                <w:szCs w:val="16"/>
                <w:lang w:val="en-GB"/>
              </w:rPr>
            </w:pPr>
          </w:p>
        </w:tc>
      </w:tr>
      <w:tr w:rsidR="008A1844" w:rsidRPr="00BF2633" w14:paraId="1EA84405" w14:textId="77777777" w:rsidTr="00632C21">
        <w:trPr>
          <w:jc w:val="center"/>
        </w:trPr>
        <w:tc>
          <w:tcPr>
            <w:tcW w:w="1123" w:type="dxa"/>
            <w:shd w:val="clear" w:color="auto" w:fill="auto"/>
          </w:tcPr>
          <w:p w14:paraId="714B8E76" w14:textId="77777777" w:rsidR="008A1844" w:rsidRPr="00BF2633" w:rsidRDefault="008A1844" w:rsidP="008A1844">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8A1844" w:rsidRPr="00BF2633" w:rsidRDefault="008A1844" w:rsidP="008A1844">
            <w:pPr>
              <w:pStyle w:val="TAL"/>
              <w:keepNext w:val="0"/>
              <w:keepLines w:val="0"/>
              <w:rPr>
                <w:sz w:val="16"/>
                <w:szCs w:val="16"/>
                <w:lang w:val="en-GB"/>
              </w:rPr>
            </w:pPr>
          </w:p>
        </w:tc>
        <w:tc>
          <w:tcPr>
            <w:tcW w:w="1409" w:type="dxa"/>
          </w:tcPr>
          <w:p w14:paraId="2B11448A" w14:textId="77777777" w:rsidR="008A1844" w:rsidRPr="00BF2633" w:rsidRDefault="008A1844" w:rsidP="008A1844">
            <w:pPr>
              <w:pStyle w:val="TAL"/>
              <w:keepNext w:val="0"/>
              <w:keepLines w:val="0"/>
              <w:rPr>
                <w:sz w:val="16"/>
                <w:szCs w:val="16"/>
                <w:lang w:val="en-GB" w:eastAsia="zh-CN"/>
              </w:rPr>
            </w:pPr>
          </w:p>
        </w:tc>
        <w:tc>
          <w:tcPr>
            <w:tcW w:w="1274" w:type="dxa"/>
          </w:tcPr>
          <w:p w14:paraId="507F3AD9" w14:textId="77777777" w:rsidR="008A1844" w:rsidRPr="00BF2633" w:rsidRDefault="008A1844" w:rsidP="008A1844">
            <w:pPr>
              <w:pStyle w:val="TAL"/>
              <w:keepNext w:val="0"/>
              <w:keepLines w:val="0"/>
              <w:rPr>
                <w:sz w:val="16"/>
                <w:szCs w:val="16"/>
                <w:lang w:val="en-GB"/>
              </w:rPr>
            </w:pPr>
          </w:p>
        </w:tc>
        <w:tc>
          <w:tcPr>
            <w:tcW w:w="1554" w:type="dxa"/>
          </w:tcPr>
          <w:p w14:paraId="3C017312" w14:textId="77777777" w:rsidR="008A1844" w:rsidRPr="00BF2633" w:rsidRDefault="008A1844" w:rsidP="008A1844">
            <w:pPr>
              <w:pStyle w:val="TAL"/>
              <w:keepNext w:val="0"/>
              <w:keepLines w:val="0"/>
              <w:rPr>
                <w:sz w:val="16"/>
                <w:szCs w:val="16"/>
                <w:lang w:val="en-GB"/>
              </w:rPr>
            </w:pPr>
          </w:p>
        </w:tc>
      </w:tr>
      <w:tr w:rsidR="008A1844" w:rsidRPr="00BF2633" w14:paraId="601F288F" w14:textId="77777777" w:rsidTr="00632C21">
        <w:trPr>
          <w:jc w:val="center"/>
        </w:trPr>
        <w:tc>
          <w:tcPr>
            <w:tcW w:w="1123" w:type="dxa"/>
            <w:shd w:val="clear" w:color="auto" w:fill="auto"/>
          </w:tcPr>
          <w:p w14:paraId="38463C6C" w14:textId="77777777" w:rsidR="008A1844" w:rsidRPr="00BF2633" w:rsidRDefault="008A1844" w:rsidP="008A1844">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8A1844" w:rsidRPr="00BF2633" w:rsidRDefault="008A1844" w:rsidP="008A1844">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8A1844" w:rsidRPr="00BF2633" w:rsidRDefault="008A1844" w:rsidP="008A1844">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8A1844" w:rsidRPr="00BF2633" w:rsidRDefault="008A1844" w:rsidP="008A1844">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8A1844" w:rsidRPr="00BF2633" w:rsidRDefault="008A1844" w:rsidP="008A1844">
            <w:pPr>
              <w:pStyle w:val="TAL"/>
              <w:keepNext w:val="0"/>
              <w:keepLines w:val="0"/>
              <w:rPr>
                <w:sz w:val="16"/>
                <w:szCs w:val="16"/>
                <w:lang w:val="en-GB"/>
              </w:rPr>
            </w:pPr>
          </w:p>
        </w:tc>
        <w:tc>
          <w:tcPr>
            <w:tcW w:w="1409" w:type="dxa"/>
          </w:tcPr>
          <w:p w14:paraId="6A0F86F1" w14:textId="77777777" w:rsidR="008A1844" w:rsidRPr="00BF2633" w:rsidRDefault="008A1844" w:rsidP="008A1844">
            <w:pPr>
              <w:pStyle w:val="TAL"/>
              <w:keepNext w:val="0"/>
              <w:keepLines w:val="0"/>
              <w:rPr>
                <w:sz w:val="16"/>
                <w:szCs w:val="16"/>
                <w:lang w:val="en-GB" w:eastAsia="zh-CN"/>
              </w:rPr>
            </w:pPr>
          </w:p>
        </w:tc>
        <w:tc>
          <w:tcPr>
            <w:tcW w:w="1274" w:type="dxa"/>
          </w:tcPr>
          <w:p w14:paraId="70B8CA54" w14:textId="77777777" w:rsidR="008A1844" w:rsidRPr="00BF2633" w:rsidRDefault="008A1844" w:rsidP="008A1844">
            <w:pPr>
              <w:pStyle w:val="TAL"/>
              <w:keepNext w:val="0"/>
              <w:keepLines w:val="0"/>
              <w:rPr>
                <w:sz w:val="16"/>
                <w:szCs w:val="16"/>
                <w:lang w:val="en-GB"/>
              </w:rPr>
            </w:pPr>
          </w:p>
        </w:tc>
        <w:tc>
          <w:tcPr>
            <w:tcW w:w="1554" w:type="dxa"/>
          </w:tcPr>
          <w:p w14:paraId="7C36DF3D" w14:textId="77777777" w:rsidR="008A1844" w:rsidRPr="00BF2633" w:rsidRDefault="008A1844" w:rsidP="008A1844">
            <w:pPr>
              <w:pStyle w:val="TAL"/>
              <w:keepNext w:val="0"/>
              <w:keepLines w:val="0"/>
              <w:rPr>
                <w:sz w:val="16"/>
                <w:szCs w:val="16"/>
                <w:lang w:val="en-GB"/>
              </w:rPr>
            </w:pPr>
          </w:p>
        </w:tc>
      </w:tr>
      <w:tr w:rsidR="008A1844" w:rsidRPr="00BF2633" w14:paraId="5E8C727D" w14:textId="77777777" w:rsidTr="00632C21">
        <w:trPr>
          <w:jc w:val="center"/>
        </w:trPr>
        <w:tc>
          <w:tcPr>
            <w:tcW w:w="1123" w:type="dxa"/>
            <w:shd w:val="clear" w:color="auto" w:fill="auto"/>
          </w:tcPr>
          <w:p w14:paraId="2663EA77" w14:textId="77777777" w:rsidR="008A1844" w:rsidRPr="00BF2633" w:rsidRDefault="008A1844" w:rsidP="008A1844">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7DCB5B4" w14:textId="77777777" w:rsidR="008A1844" w:rsidRPr="00BF2633" w:rsidRDefault="008A1844" w:rsidP="008A1844">
            <w:pPr>
              <w:pStyle w:val="TAL"/>
              <w:keepNext w:val="0"/>
              <w:keepLines w:val="0"/>
              <w:rPr>
                <w:sz w:val="16"/>
                <w:szCs w:val="16"/>
                <w:lang w:val="en-GB" w:eastAsia="zh-CN"/>
              </w:rPr>
            </w:pPr>
          </w:p>
        </w:tc>
        <w:tc>
          <w:tcPr>
            <w:tcW w:w="1274" w:type="dxa"/>
          </w:tcPr>
          <w:p w14:paraId="1933A9F6" w14:textId="77777777" w:rsidR="008A1844" w:rsidRPr="00BF2633" w:rsidRDefault="008A1844" w:rsidP="008A1844">
            <w:pPr>
              <w:pStyle w:val="TAL"/>
              <w:keepNext w:val="0"/>
              <w:keepLines w:val="0"/>
              <w:rPr>
                <w:sz w:val="16"/>
                <w:szCs w:val="16"/>
                <w:lang w:val="en-GB"/>
              </w:rPr>
            </w:pPr>
          </w:p>
        </w:tc>
        <w:tc>
          <w:tcPr>
            <w:tcW w:w="1554" w:type="dxa"/>
          </w:tcPr>
          <w:p w14:paraId="6E0C0799" w14:textId="77777777" w:rsidR="008A1844" w:rsidRPr="00BF2633" w:rsidRDefault="008A1844" w:rsidP="008A1844">
            <w:pPr>
              <w:pStyle w:val="TAL"/>
              <w:keepNext w:val="0"/>
              <w:keepLines w:val="0"/>
              <w:rPr>
                <w:sz w:val="16"/>
                <w:szCs w:val="16"/>
                <w:lang w:val="en-GB"/>
              </w:rPr>
            </w:pPr>
          </w:p>
        </w:tc>
      </w:tr>
      <w:tr w:rsidR="008A1844" w:rsidRPr="00BF2633" w14:paraId="49C4DB02" w14:textId="77777777" w:rsidTr="00632C21">
        <w:trPr>
          <w:jc w:val="center"/>
        </w:trPr>
        <w:tc>
          <w:tcPr>
            <w:tcW w:w="1123" w:type="dxa"/>
            <w:shd w:val="clear" w:color="auto" w:fill="auto"/>
          </w:tcPr>
          <w:p w14:paraId="4D1113A1" w14:textId="77777777" w:rsidR="008A1844" w:rsidRPr="00BF2633" w:rsidRDefault="008A1844" w:rsidP="008A1844">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BB259CF" w14:textId="77777777" w:rsidR="008A1844" w:rsidRPr="00BF2633" w:rsidRDefault="008A1844" w:rsidP="008A1844">
            <w:pPr>
              <w:pStyle w:val="TAL"/>
              <w:keepNext w:val="0"/>
              <w:keepLines w:val="0"/>
              <w:rPr>
                <w:sz w:val="16"/>
                <w:szCs w:val="16"/>
                <w:lang w:val="en-GB" w:eastAsia="zh-CN"/>
              </w:rPr>
            </w:pPr>
          </w:p>
        </w:tc>
        <w:tc>
          <w:tcPr>
            <w:tcW w:w="1274" w:type="dxa"/>
          </w:tcPr>
          <w:p w14:paraId="642C3695" w14:textId="77777777" w:rsidR="008A1844" w:rsidRPr="00BF2633" w:rsidRDefault="008A1844" w:rsidP="008A1844">
            <w:pPr>
              <w:pStyle w:val="TAL"/>
              <w:keepNext w:val="0"/>
              <w:keepLines w:val="0"/>
              <w:rPr>
                <w:sz w:val="16"/>
                <w:szCs w:val="16"/>
                <w:lang w:val="en-GB"/>
              </w:rPr>
            </w:pPr>
          </w:p>
        </w:tc>
        <w:tc>
          <w:tcPr>
            <w:tcW w:w="1554" w:type="dxa"/>
          </w:tcPr>
          <w:p w14:paraId="0F36F0E9" w14:textId="77777777" w:rsidR="008A1844" w:rsidRPr="00BF2633" w:rsidRDefault="008A1844" w:rsidP="008A1844">
            <w:pPr>
              <w:pStyle w:val="TAL"/>
              <w:keepNext w:val="0"/>
              <w:keepLines w:val="0"/>
              <w:rPr>
                <w:sz w:val="16"/>
                <w:szCs w:val="16"/>
                <w:lang w:val="en-GB"/>
              </w:rPr>
            </w:pPr>
          </w:p>
        </w:tc>
      </w:tr>
      <w:tr w:rsidR="008A1844" w:rsidRPr="00BF2633" w14:paraId="7EDBC394" w14:textId="77777777" w:rsidTr="00632C21">
        <w:trPr>
          <w:jc w:val="center"/>
        </w:trPr>
        <w:tc>
          <w:tcPr>
            <w:tcW w:w="1123" w:type="dxa"/>
            <w:shd w:val="clear" w:color="auto" w:fill="auto"/>
          </w:tcPr>
          <w:p w14:paraId="2012B6B1" w14:textId="77777777" w:rsidR="008A1844" w:rsidRPr="00BF2633" w:rsidRDefault="008A1844" w:rsidP="008A1844">
            <w:pPr>
              <w:pStyle w:val="TAL"/>
              <w:keepNext w:val="0"/>
              <w:keepLines w:val="0"/>
              <w:rPr>
                <w:sz w:val="16"/>
                <w:szCs w:val="16"/>
                <w:lang w:val="en-GB"/>
              </w:rPr>
            </w:pPr>
            <w:r w:rsidRPr="00BF2633">
              <w:rPr>
                <w:sz w:val="16"/>
                <w:szCs w:val="16"/>
                <w:lang w:val="en-GB"/>
              </w:rPr>
              <w:lastRenderedPageBreak/>
              <w:t>6.1.2.9</w:t>
            </w:r>
          </w:p>
        </w:tc>
        <w:tc>
          <w:tcPr>
            <w:tcW w:w="3652" w:type="dxa"/>
            <w:tcBorders>
              <w:top w:val="single" w:sz="4" w:space="0" w:color="auto"/>
              <w:bottom w:val="single" w:sz="4" w:space="0" w:color="auto"/>
            </w:tcBorders>
            <w:shd w:val="clear" w:color="auto" w:fill="auto"/>
          </w:tcPr>
          <w:p w14:paraId="08F76B6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39073D7" w14:textId="77777777" w:rsidR="008A1844" w:rsidRPr="00BF2633" w:rsidRDefault="008A1844" w:rsidP="008A1844">
            <w:pPr>
              <w:pStyle w:val="TAL"/>
              <w:keepNext w:val="0"/>
              <w:keepLines w:val="0"/>
              <w:rPr>
                <w:sz w:val="16"/>
                <w:szCs w:val="16"/>
                <w:lang w:val="en-GB" w:eastAsia="zh-CN"/>
              </w:rPr>
            </w:pPr>
          </w:p>
        </w:tc>
        <w:tc>
          <w:tcPr>
            <w:tcW w:w="1274" w:type="dxa"/>
          </w:tcPr>
          <w:p w14:paraId="17B8D5BA" w14:textId="77777777" w:rsidR="008A1844" w:rsidRPr="00BF2633" w:rsidRDefault="008A1844" w:rsidP="008A1844">
            <w:pPr>
              <w:pStyle w:val="TAL"/>
              <w:keepNext w:val="0"/>
              <w:keepLines w:val="0"/>
              <w:rPr>
                <w:sz w:val="16"/>
                <w:szCs w:val="16"/>
                <w:lang w:val="en-GB"/>
              </w:rPr>
            </w:pPr>
          </w:p>
        </w:tc>
        <w:tc>
          <w:tcPr>
            <w:tcW w:w="1554" w:type="dxa"/>
          </w:tcPr>
          <w:p w14:paraId="28EBF326" w14:textId="77777777" w:rsidR="008A1844" w:rsidRPr="00BF2633" w:rsidRDefault="008A1844" w:rsidP="008A1844">
            <w:pPr>
              <w:pStyle w:val="TAL"/>
              <w:keepNext w:val="0"/>
              <w:keepLines w:val="0"/>
              <w:rPr>
                <w:sz w:val="16"/>
                <w:szCs w:val="16"/>
                <w:lang w:val="en-GB"/>
              </w:rPr>
            </w:pPr>
          </w:p>
        </w:tc>
      </w:tr>
      <w:tr w:rsidR="008A1844" w:rsidRPr="00BF2633" w14:paraId="02BB32C7" w14:textId="77777777" w:rsidTr="00632C21">
        <w:trPr>
          <w:jc w:val="center"/>
        </w:trPr>
        <w:tc>
          <w:tcPr>
            <w:tcW w:w="1123" w:type="dxa"/>
            <w:shd w:val="clear" w:color="auto" w:fill="auto"/>
          </w:tcPr>
          <w:p w14:paraId="4FEB0F9B" w14:textId="77777777" w:rsidR="008A1844" w:rsidRPr="00BF2633" w:rsidRDefault="008A1844" w:rsidP="008A1844">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97FA2D4" w14:textId="77777777" w:rsidR="008A1844" w:rsidRPr="00BF2633" w:rsidRDefault="008A1844" w:rsidP="008A1844">
            <w:pPr>
              <w:pStyle w:val="TAL"/>
              <w:keepNext w:val="0"/>
              <w:keepLines w:val="0"/>
              <w:rPr>
                <w:sz w:val="16"/>
                <w:szCs w:val="16"/>
                <w:lang w:val="en-GB" w:eastAsia="zh-CN"/>
              </w:rPr>
            </w:pPr>
          </w:p>
        </w:tc>
        <w:tc>
          <w:tcPr>
            <w:tcW w:w="1274" w:type="dxa"/>
          </w:tcPr>
          <w:p w14:paraId="30969D1F" w14:textId="77777777" w:rsidR="008A1844" w:rsidRPr="00BF2633" w:rsidRDefault="008A1844" w:rsidP="008A1844">
            <w:pPr>
              <w:pStyle w:val="TAL"/>
              <w:keepNext w:val="0"/>
              <w:keepLines w:val="0"/>
              <w:rPr>
                <w:sz w:val="16"/>
                <w:szCs w:val="16"/>
                <w:lang w:val="en-GB"/>
              </w:rPr>
            </w:pPr>
          </w:p>
        </w:tc>
        <w:tc>
          <w:tcPr>
            <w:tcW w:w="1554" w:type="dxa"/>
          </w:tcPr>
          <w:p w14:paraId="1D167CB7" w14:textId="77777777" w:rsidR="008A1844" w:rsidRPr="00BF2633" w:rsidRDefault="008A1844" w:rsidP="008A1844">
            <w:pPr>
              <w:pStyle w:val="TAL"/>
              <w:keepNext w:val="0"/>
              <w:keepLines w:val="0"/>
              <w:rPr>
                <w:sz w:val="16"/>
                <w:szCs w:val="16"/>
                <w:lang w:val="en-GB"/>
              </w:rPr>
            </w:pPr>
          </w:p>
        </w:tc>
      </w:tr>
      <w:tr w:rsidR="008A1844" w:rsidRPr="00BF2633" w14:paraId="739C2705" w14:textId="77777777" w:rsidTr="00632C21">
        <w:trPr>
          <w:jc w:val="center"/>
        </w:trPr>
        <w:tc>
          <w:tcPr>
            <w:tcW w:w="1123" w:type="dxa"/>
            <w:shd w:val="clear" w:color="auto" w:fill="auto"/>
          </w:tcPr>
          <w:p w14:paraId="6297BBE8" w14:textId="77777777" w:rsidR="008A1844" w:rsidRPr="00BF2633" w:rsidRDefault="008A1844" w:rsidP="008A1844">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78BBECC" w14:textId="77777777" w:rsidR="008A1844" w:rsidRPr="00BF2633" w:rsidRDefault="008A1844" w:rsidP="008A1844">
            <w:pPr>
              <w:pStyle w:val="TAL"/>
              <w:keepNext w:val="0"/>
              <w:keepLines w:val="0"/>
              <w:rPr>
                <w:sz w:val="16"/>
                <w:szCs w:val="16"/>
                <w:lang w:val="en-GB" w:eastAsia="zh-CN"/>
              </w:rPr>
            </w:pPr>
          </w:p>
        </w:tc>
        <w:tc>
          <w:tcPr>
            <w:tcW w:w="1274" w:type="dxa"/>
          </w:tcPr>
          <w:p w14:paraId="37236E47" w14:textId="77777777" w:rsidR="008A1844" w:rsidRPr="00BF2633" w:rsidRDefault="008A1844" w:rsidP="008A1844">
            <w:pPr>
              <w:pStyle w:val="TAL"/>
              <w:keepNext w:val="0"/>
              <w:keepLines w:val="0"/>
              <w:rPr>
                <w:sz w:val="16"/>
                <w:szCs w:val="16"/>
                <w:lang w:val="en-GB"/>
              </w:rPr>
            </w:pPr>
          </w:p>
        </w:tc>
        <w:tc>
          <w:tcPr>
            <w:tcW w:w="1554" w:type="dxa"/>
          </w:tcPr>
          <w:p w14:paraId="654A6F49" w14:textId="77777777" w:rsidR="008A1844" w:rsidRPr="00BF2633" w:rsidRDefault="008A1844" w:rsidP="008A1844">
            <w:pPr>
              <w:pStyle w:val="TAL"/>
              <w:keepNext w:val="0"/>
              <w:keepLines w:val="0"/>
              <w:rPr>
                <w:sz w:val="16"/>
                <w:szCs w:val="16"/>
                <w:lang w:val="en-GB"/>
              </w:rPr>
            </w:pPr>
          </w:p>
        </w:tc>
      </w:tr>
      <w:tr w:rsidR="008A1844" w:rsidRPr="00BF2633" w14:paraId="7392C096" w14:textId="77777777" w:rsidTr="00632C21">
        <w:trPr>
          <w:jc w:val="center"/>
        </w:trPr>
        <w:tc>
          <w:tcPr>
            <w:tcW w:w="1123" w:type="dxa"/>
            <w:shd w:val="clear" w:color="auto" w:fill="auto"/>
          </w:tcPr>
          <w:p w14:paraId="4891F369" w14:textId="77777777" w:rsidR="008A1844" w:rsidRPr="00BF2633" w:rsidRDefault="008A1844" w:rsidP="008A1844">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ACE5186" w14:textId="77777777" w:rsidR="008A1844" w:rsidRPr="00BF2633" w:rsidRDefault="008A1844" w:rsidP="008A1844">
            <w:pPr>
              <w:pStyle w:val="TAL"/>
              <w:keepNext w:val="0"/>
              <w:keepLines w:val="0"/>
              <w:rPr>
                <w:sz w:val="16"/>
                <w:szCs w:val="16"/>
                <w:lang w:val="en-GB" w:eastAsia="zh-CN"/>
              </w:rPr>
            </w:pPr>
          </w:p>
        </w:tc>
        <w:tc>
          <w:tcPr>
            <w:tcW w:w="1274" w:type="dxa"/>
          </w:tcPr>
          <w:p w14:paraId="081A5FF1" w14:textId="77777777" w:rsidR="008A1844" w:rsidRPr="00BF2633" w:rsidRDefault="008A1844" w:rsidP="008A1844">
            <w:pPr>
              <w:pStyle w:val="TAL"/>
              <w:keepNext w:val="0"/>
              <w:keepLines w:val="0"/>
              <w:rPr>
                <w:sz w:val="16"/>
                <w:szCs w:val="16"/>
                <w:lang w:val="en-GB"/>
              </w:rPr>
            </w:pPr>
          </w:p>
        </w:tc>
        <w:tc>
          <w:tcPr>
            <w:tcW w:w="1554" w:type="dxa"/>
          </w:tcPr>
          <w:p w14:paraId="76DF6781" w14:textId="77777777" w:rsidR="008A1844" w:rsidRPr="00BF2633" w:rsidRDefault="008A1844" w:rsidP="008A1844">
            <w:pPr>
              <w:pStyle w:val="TAL"/>
              <w:keepNext w:val="0"/>
              <w:keepLines w:val="0"/>
              <w:rPr>
                <w:sz w:val="16"/>
                <w:szCs w:val="16"/>
                <w:lang w:val="en-GB"/>
              </w:rPr>
            </w:pPr>
          </w:p>
        </w:tc>
      </w:tr>
      <w:tr w:rsidR="008A1844" w:rsidRPr="00BF2633" w14:paraId="4C1D0490" w14:textId="77777777" w:rsidTr="00632C21">
        <w:trPr>
          <w:jc w:val="center"/>
        </w:trPr>
        <w:tc>
          <w:tcPr>
            <w:tcW w:w="1123" w:type="dxa"/>
            <w:shd w:val="clear" w:color="auto" w:fill="F2F2F2"/>
          </w:tcPr>
          <w:p w14:paraId="5FF33D17" w14:textId="77777777" w:rsidR="008A1844" w:rsidRPr="00BF2633" w:rsidRDefault="008A1844" w:rsidP="008A1844">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8A1844" w:rsidRPr="00BF2633" w:rsidRDefault="008A1844" w:rsidP="008A1844">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7B09382A"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2BBCAB7B"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000B49DB" w14:textId="77777777" w:rsidR="008A1844" w:rsidRPr="00BF2633" w:rsidRDefault="008A1844" w:rsidP="008A1844">
            <w:pPr>
              <w:pStyle w:val="TAL"/>
              <w:keepNext w:val="0"/>
              <w:keepLines w:val="0"/>
              <w:rPr>
                <w:b/>
                <w:sz w:val="16"/>
                <w:szCs w:val="16"/>
                <w:lang w:val="en-GB"/>
              </w:rPr>
            </w:pPr>
          </w:p>
        </w:tc>
      </w:tr>
      <w:tr w:rsidR="008A1844" w:rsidRPr="00BF2633" w14:paraId="0C690828" w14:textId="77777777" w:rsidTr="00632C21">
        <w:trPr>
          <w:jc w:val="center"/>
        </w:trPr>
        <w:tc>
          <w:tcPr>
            <w:tcW w:w="1123" w:type="dxa"/>
            <w:shd w:val="clear" w:color="auto" w:fill="auto"/>
          </w:tcPr>
          <w:p w14:paraId="1044F663" w14:textId="77777777" w:rsidR="008A1844" w:rsidRPr="00BF2633" w:rsidRDefault="008A1844" w:rsidP="008A1844">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2EBA502" w14:textId="77777777" w:rsidR="008A1844" w:rsidRPr="00BF2633" w:rsidRDefault="008A1844" w:rsidP="008A1844">
            <w:pPr>
              <w:pStyle w:val="TAL"/>
              <w:keepNext w:val="0"/>
              <w:keepLines w:val="0"/>
              <w:rPr>
                <w:sz w:val="16"/>
                <w:szCs w:val="16"/>
                <w:lang w:val="en-GB" w:eastAsia="zh-CN"/>
              </w:rPr>
            </w:pPr>
          </w:p>
        </w:tc>
        <w:tc>
          <w:tcPr>
            <w:tcW w:w="1274" w:type="dxa"/>
          </w:tcPr>
          <w:p w14:paraId="152608E2" w14:textId="77777777" w:rsidR="008A1844" w:rsidRPr="00BF2633" w:rsidRDefault="008A1844" w:rsidP="008A1844">
            <w:pPr>
              <w:pStyle w:val="TAL"/>
              <w:keepNext w:val="0"/>
              <w:keepLines w:val="0"/>
              <w:rPr>
                <w:sz w:val="16"/>
                <w:szCs w:val="16"/>
                <w:lang w:val="en-GB"/>
              </w:rPr>
            </w:pPr>
          </w:p>
        </w:tc>
        <w:tc>
          <w:tcPr>
            <w:tcW w:w="1554" w:type="dxa"/>
          </w:tcPr>
          <w:p w14:paraId="6F2F80B1" w14:textId="77777777" w:rsidR="008A1844" w:rsidRPr="00BF2633" w:rsidRDefault="008A1844" w:rsidP="008A1844">
            <w:pPr>
              <w:pStyle w:val="TAL"/>
              <w:keepNext w:val="0"/>
              <w:keepLines w:val="0"/>
              <w:rPr>
                <w:sz w:val="16"/>
                <w:szCs w:val="16"/>
                <w:lang w:val="en-GB"/>
              </w:rPr>
            </w:pPr>
          </w:p>
        </w:tc>
      </w:tr>
      <w:tr w:rsidR="008A1844" w:rsidRPr="00BF2633" w14:paraId="7034D4D3" w14:textId="77777777" w:rsidTr="00632C21">
        <w:trPr>
          <w:jc w:val="center"/>
        </w:trPr>
        <w:tc>
          <w:tcPr>
            <w:tcW w:w="1123" w:type="dxa"/>
            <w:shd w:val="clear" w:color="auto" w:fill="auto"/>
          </w:tcPr>
          <w:p w14:paraId="346A91C4" w14:textId="77777777" w:rsidR="008A1844" w:rsidRPr="00BF2633" w:rsidRDefault="008A1844" w:rsidP="008A1844">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2ED7AB0A" w14:textId="77777777" w:rsidR="008A1844" w:rsidRPr="00BF2633" w:rsidRDefault="008A1844" w:rsidP="008A1844">
            <w:pPr>
              <w:pStyle w:val="TAL"/>
              <w:keepNext w:val="0"/>
              <w:keepLines w:val="0"/>
              <w:rPr>
                <w:sz w:val="16"/>
                <w:szCs w:val="16"/>
                <w:lang w:val="en-GB" w:eastAsia="zh-CN"/>
              </w:rPr>
            </w:pPr>
          </w:p>
        </w:tc>
        <w:tc>
          <w:tcPr>
            <w:tcW w:w="1274" w:type="dxa"/>
          </w:tcPr>
          <w:p w14:paraId="22C971A8" w14:textId="77777777" w:rsidR="008A1844" w:rsidRPr="00BF2633" w:rsidRDefault="008A1844" w:rsidP="008A1844">
            <w:pPr>
              <w:pStyle w:val="TAL"/>
              <w:keepNext w:val="0"/>
              <w:keepLines w:val="0"/>
              <w:rPr>
                <w:sz w:val="16"/>
                <w:szCs w:val="16"/>
                <w:lang w:val="en-GB"/>
              </w:rPr>
            </w:pPr>
          </w:p>
        </w:tc>
        <w:tc>
          <w:tcPr>
            <w:tcW w:w="1554" w:type="dxa"/>
          </w:tcPr>
          <w:p w14:paraId="2519F766" w14:textId="77777777" w:rsidR="008A1844" w:rsidRPr="00BF2633" w:rsidRDefault="008A1844" w:rsidP="008A1844">
            <w:pPr>
              <w:pStyle w:val="TAL"/>
              <w:keepNext w:val="0"/>
              <w:keepLines w:val="0"/>
              <w:rPr>
                <w:sz w:val="16"/>
                <w:szCs w:val="16"/>
                <w:lang w:val="en-GB"/>
              </w:rPr>
            </w:pPr>
          </w:p>
        </w:tc>
      </w:tr>
      <w:tr w:rsidR="008A1844" w:rsidRPr="00BF2633" w14:paraId="2C0A4D4C" w14:textId="77777777" w:rsidTr="00632C21">
        <w:trPr>
          <w:jc w:val="center"/>
        </w:trPr>
        <w:tc>
          <w:tcPr>
            <w:tcW w:w="1123" w:type="dxa"/>
            <w:shd w:val="clear" w:color="auto" w:fill="auto"/>
          </w:tcPr>
          <w:p w14:paraId="35D59B83" w14:textId="77777777" w:rsidR="008A1844" w:rsidRPr="00BF2633" w:rsidRDefault="008A1844" w:rsidP="008A1844">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311C871" w14:textId="77777777" w:rsidR="008A1844" w:rsidRPr="00BF2633" w:rsidRDefault="008A1844" w:rsidP="008A1844">
            <w:pPr>
              <w:pStyle w:val="TAL"/>
              <w:keepNext w:val="0"/>
              <w:keepLines w:val="0"/>
              <w:rPr>
                <w:sz w:val="16"/>
                <w:szCs w:val="16"/>
                <w:lang w:val="en-GB" w:eastAsia="zh-CN"/>
              </w:rPr>
            </w:pPr>
          </w:p>
        </w:tc>
        <w:tc>
          <w:tcPr>
            <w:tcW w:w="1274" w:type="dxa"/>
          </w:tcPr>
          <w:p w14:paraId="4C435325" w14:textId="77777777" w:rsidR="008A1844" w:rsidRPr="00BF2633" w:rsidRDefault="008A1844" w:rsidP="008A1844">
            <w:pPr>
              <w:pStyle w:val="TAL"/>
              <w:keepNext w:val="0"/>
              <w:keepLines w:val="0"/>
              <w:rPr>
                <w:sz w:val="16"/>
                <w:szCs w:val="16"/>
                <w:lang w:val="en-GB"/>
              </w:rPr>
            </w:pPr>
          </w:p>
        </w:tc>
        <w:tc>
          <w:tcPr>
            <w:tcW w:w="1554" w:type="dxa"/>
          </w:tcPr>
          <w:p w14:paraId="4DD97FD8" w14:textId="77777777" w:rsidR="008A1844" w:rsidRPr="00BF2633" w:rsidRDefault="008A1844" w:rsidP="008A1844">
            <w:pPr>
              <w:pStyle w:val="TAL"/>
              <w:keepNext w:val="0"/>
              <w:keepLines w:val="0"/>
              <w:rPr>
                <w:sz w:val="16"/>
                <w:szCs w:val="16"/>
                <w:lang w:val="en-GB"/>
              </w:rPr>
            </w:pPr>
          </w:p>
        </w:tc>
      </w:tr>
      <w:tr w:rsidR="008A1844" w:rsidRPr="00BF2633" w14:paraId="7F074920" w14:textId="77777777" w:rsidTr="00632C21">
        <w:trPr>
          <w:jc w:val="center"/>
        </w:trPr>
        <w:tc>
          <w:tcPr>
            <w:tcW w:w="1123" w:type="dxa"/>
            <w:shd w:val="clear" w:color="auto" w:fill="auto"/>
          </w:tcPr>
          <w:p w14:paraId="22442F8F" w14:textId="77777777" w:rsidR="008A1844" w:rsidRPr="00BF2633" w:rsidRDefault="008A1844" w:rsidP="008A1844">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EE8C613" w14:textId="77777777" w:rsidR="008A1844" w:rsidRPr="00BF2633" w:rsidRDefault="008A1844" w:rsidP="008A1844">
            <w:pPr>
              <w:pStyle w:val="TAL"/>
              <w:keepNext w:val="0"/>
              <w:keepLines w:val="0"/>
              <w:rPr>
                <w:sz w:val="16"/>
                <w:szCs w:val="16"/>
                <w:lang w:val="en-GB" w:eastAsia="zh-CN"/>
              </w:rPr>
            </w:pPr>
          </w:p>
        </w:tc>
        <w:tc>
          <w:tcPr>
            <w:tcW w:w="1274" w:type="dxa"/>
          </w:tcPr>
          <w:p w14:paraId="2303BB6B" w14:textId="77777777" w:rsidR="008A1844" w:rsidRPr="00BF2633" w:rsidRDefault="008A1844" w:rsidP="008A1844">
            <w:pPr>
              <w:pStyle w:val="TAL"/>
              <w:keepNext w:val="0"/>
              <w:keepLines w:val="0"/>
              <w:rPr>
                <w:sz w:val="16"/>
                <w:szCs w:val="16"/>
                <w:lang w:val="en-GB"/>
              </w:rPr>
            </w:pPr>
          </w:p>
        </w:tc>
        <w:tc>
          <w:tcPr>
            <w:tcW w:w="1554" w:type="dxa"/>
          </w:tcPr>
          <w:p w14:paraId="6139BCA7" w14:textId="77777777" w:rsidR="008A1844" w:rsidRPr="00BF2633" w:rsidRDefault="008A1844" w:rsidP="008A1844">
            <w:pPr>
              <w:pStyle w:val="TAL"/>
              <w:keepNext w:val="0"/>
              <w:keepLines w:val="0"/>
              <w:rPr>
                <w:sz w:val="16"/>
                <w:szCs w:val="16"/>
                <w:lang w:val="en-GB"/>
              </w:rPr>
            </w:pPr>
          </w:p>
        </w:tc>
      </w:tr>
      <w:tr w:rsidR="008A1844" w:rsidRPr="00BF2633" w14:paraId="361D5DC3" w14:textId="77777777" w:rsidTr="00632C21">
        <w:trPr>
          <w:jc w:val="center"/>
        </w:trPr>
        <w:tc>
          <w:tcPr>
            <w:tcW w:w="1123" w:type="dxa"/>
            <w:shd w:val="clear" w:color="auto" w:fill="auto"/>
          </w:tcPr>
          <w:p w14:paraId="558D577F" w14:textId="77777777" w:rsidR="008A1844" w:rsidRPr="00BF2633" w:rsidRDefault="008A1844" w:rsidP="008A1844">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830BBF1" w14:textId="77777777" w:rsidR="008A1844" w:rsidRPr="00BF2633" w:rsidRDefault="008A1844" w:rsidP="008A1844">
            <w:pPr>
              <w:pStyle w:val="TAL"/>
              <w:keepNext w:val="0"/>
              <w:keepLines w:val="0"/>
              <w:rPr>
                <w:sz w:val="16"/>
                <w:szCs w:val="16"/>
                <w:lang w:val="en-GB" w:eastAsia="zh-CN"/>
              </w:rPr>
            </w:pPr>
          </w:p>
        </w:tc>
        <w:tc>
          <w:tcPr>
            <w:tcW w:w="1274" w:type="dxa"/>
          </w:tcPr>
          <w:p w14:paraId="10A6FAB3" w14:textId="77777777" w:rsidR="008A1844" w:rsidRPr="00BF2633" w:rsidRDefault="008A1844" w:rsidP="008A1844">
            <w:pPr>
              <w:pStyle w:val="TAL"/>
              <w:keepNext w:val="0"/>
              <w:keepLines w:val="0"/>
              <w:rPr>
                <w:sz w:val="16"/>
                <w:szCs w:val="16"/>
                <w:lang w:val="en-GB"/>
              </w:rPr>
            </w:pPr>
          </w:p>
        </w:tc>
        <w:tc>
          <w:tcPr>
            <w:tcW w:w="1554" w:type="dxa"/>
          </w:tcPr>
          <w:p w14:paraId="70EC58F3" w14:textId="77777777" w:rsidR="008A1844" w:rsidRPr="00BF2633" w:rsidRDefault="008A1844" w:rsidP="008A1844">
            <w:pPr>
              <w:pStyle w:val="TAL"/>
              <w:keepNext w:val="0"/>
              <w:keepLines w:val="0"/>
              <w:rPr>
                <w:sz w:val="16"/>
                <w:szCs w:val="16"/>
                <w:lang w:val="en-GB"/>
              </w:rPr>
            </w:pPr>
          </w:p>
        </w:tc>
      </w:tr>
      <w:tr w:rsidR="008A1844" w:rsidRPr="00BF2633" w14:paraId="346220C9" w14:textId="77777777" w:rsidTr="00632C21">
        <w:trPr>
          <w:jc w:val="center"/>
        </w:trPr>
        <w:tc>
          <w:tcPr>
            <w:tcW w:w="1123" w:type="dxa"/>
            <w:shd w:val="clear" w:color="auto" w:fill="auto"/>
          </w:tcPr>
          <w:p w14:paraId="1FA2C281" w14:textId="77777777" w:rsidR="008A1844" w:rsidRPr="00BF2633" w:rsidRDefault="008A1844" w:rsidP="008A1844">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8814C87" w14:textId="77777777" w:rsidR="008A1844" w:rsidRPr="00BF2633" w:rsidRDefault="008A1844" w:rsidP="008A1844">
            <w:pPr>
              <w:pStyle w:val="TAL"/>
              <w:keepNext w:val="0"/>
              <w:keepLines w:val="0"/>
              <w:rPr>
                <w:sz w:val="16"/>
                <w:szCs w:val="16"/>
                <w:lang w:val="en-GB" w:eastAsia="zh-CN"/>
              </w:rPr>
            </w:pPr>
          </w:p>
        </w:tc>
        <w:tc>
          <w:tcPr>
            <w:tcW w:w="1274" w:type="dxa"/>
          </w:tcPr>
          <w:p w14:paraId="5361A857" w14:textId="77777777" w:rsidR="008A1844" w:rsidRPr="00BF2633" w:rsidRDefault="008A1844" w:rsidP="008A1844">
            <w:pPr>
              <w:pStyle w:val="TAL"/>
              <w:keepNext w:val="0"/>
              <w:keepLines w:val="0"/>
              <w:rPr>
                <w:sz w:val="16"/>
                <w:szCs w:val="16"/>
                <w:lang w:val="en-GB"/>
              </w:rPr>
            </w:pPr>
          </w:p>
        </w:tc>
        <w:tc>
          <w:tcPr>
            <w:tcW w:w="1554" w:type="dxa"/>
          </w:tcPr>
          <w:p w14:paraId="6483EE84" w14:textId="77777777" w:rsidR="008A1844" w:rsidRPr="00BF2633" w:rsidRDefault="008A1844" w:rsidP="008A1844">
            <w:pPr>
              <w:pStyle w:val="TAL"/>
              <w:keepNext w:val="0"/>
              <w:keepLines w:val="0"/>
              <w:rPr>
                <w:sz w:val="16"/>
                <w:szCs w:val="16"/>
                <w:lang w:val="en-GB"/>
              </w:rPr>
            </w:pPr>
          </w:p>
        </w:tc>
      </w:tr>
      <w:tr w:rsidR="008A1844" w:rsidRPr="00BF2633" w14:paraId="602553D9" w14:textId="77777777" w:rsidTr="00632C21">
        <w:trPr>
          <w:jc w:val="center"/>
        </w:trPr>
        <w:tc>
          <w:tcPr>
            <w:tcW w:w="1123" w:type="dxa"/>
            <w:shd w:val="clear" w:color="auto" w:fill="auto"/>
          </w:tcPr>
          <w:p w14:paraId="339088E6" w14:textId="77777777" w:rsidR="008A1844" w:rsidRPr="00BF2633" w:rsidRDefault="008A1844" w:rsidP="008A1844">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EED5D9B" w14:textId="77777777" w:rsidR="008A1844" w:rsidRPr="00BF2633" w:rsidRDefault="008A1844" w:rsidP="008A1844">
            <w:pPr>
              <w:pStyle w:val="TAL"/>
              <w:keepNext w:val="0"/>
              <w:keepLines w:val="0"/>
              <w:rPr>
                <w:sz w:val="16"/>
                <w:szCs w:val="16"/>
                <w:lang w:val="en-GB" w:eastAsia="zh-CN"/>
              </w:rPr>
            </w:pPr>
          </w:p>
        </w:tc>
        <w:tc>
          <w:tcPr>
            <w:tcW w:w="1274" w:type="dxa"/>
          </w:tcPr>
          <w:p w14:paraId="032CD4D6" w14:textId="77777777" w:rsidR="008A1844" w:rsidRPr="00BF2633" w:rsidRDefault="008A1844" w:rsidP="008A1844">
            <w:pPr>
              <w:pStyle w:val="TAL"/>
              <w:keepNext w:val="0"/>
              <w:keepLines w:val="0"/>
              <w:rPr>
                <w:sz w:val="16"/>
                <w:szCs w:val="16"/>
                <w:lang w:val="en-GB"/>
              </w:rPr>
            </w:pPr>
          </w:p>
        </w:tc>
        <w:tc>
          <w:tcPr>
            <w:tcW w:w="1554" w:type="dxa"/>
          </w:tcPr>
          <w:p w14:paraId="69EDBAD4" w14:textId="77777777" w:rsidR="008A1844" w:rsidRPr="00BF2633" w:rsidRDefault="008A1844" w:rsidP="008A1844">
            <w:pPr>
              <w:pStyle w:val="TAL"/>
              <w:keepNext w:val="0"/>
              <w:keepLines w:val="0"/>
              <w:rPr>
                <w:sz w:val="16"/>
                <w:szCs w:val="16"/>
                <w:lang w:val="en-GB"/>
              </w:rPr>
            </w:pPr>
          </w:p>
        </w:tc>
      </w:tr>
      <w:tr w:rsidR="008A1844" w:rsidRPr="00BF2633" w14:paraId="574FCD8F" w14:textId="77777777" w:rsidTr="00632C21">
        <w:trPr>
          <w:jc w:val="center"/>
        </w:trPr>
        <w:tc>
          <w:tcPr>
            <w:tcW w:w="1123" w:type="dxa"/>
            <w:shd w:val="clear" w:color="auto" w:fill="auto"/>
          </w:tcPr>
          <w:p w14:paraId="130E8DD7" w14:textId="77777777" w:rsidR="008A1844" w:rsidRPr="00BF2633" w:rsidRDefault="008A1844" w:rsidP="008A1844">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66A820B" w14:textId="77777777" w:rsidR="008A1844" w:rsidRPr="00BF2633" w:rsidRDefault="008A1844" w:rsidP="008A1844">
            <w:pPr>
              <w:pStyle w:val="TAL"/>
              <w:keepNext w:val="0"/>
              <w:keepLines w:val="0"/>
              <w:rPr>
                <w:sz w:val="16"/>
                <w:szCs w:val="16"/>
                <w:lang w:val="en-GB" w:eastAsia="zh-CN"/>
              </w:rPr>
            </w:pPr>
          </w:p>
        </w:tc>
        <w:tc>
          <w:tcPr>
            <w:tcW w:w="1274" w:type="dxa"/>
          </w:tcPr>
          <w:p w14:paraId="3F0BA6E1" w14:textId="77777777" w:rsidR="008A1844" w:rsidRPr="00BF2633" w:rsidRDefault="008A1844" w:rsidP="008A1844">
            <w:pPr>
              <w:pStyle w:val="TAL"/>
              <w:keepNext w:val="0"/>
              <w:keepLines w:val="0"/>
              <w:rPr>
                <w:sz w:val="16"/>
                <w:szCs w:val="16"/>
                <w:lang w:val="en-GB"/>
              </w:rPr>
            </w:pPr>
          </w:p>
        </w:tc>
        <w:tc>
          <w:tcPr>
            <w:tcW w:w="1554" w:type="dxa"/>
          </w:tcPr>
          <w:p w14:paraId="3D0DD922" w14:textId="77777777" w:rsidR="008A1844" w:rsidRPr="00BF2633" w:rsidRDefault="008A1844" w:rsidP="008A1844">
            <w:pPr>
              <w:pStyle w:val="TAL"/>
              <w:keepNext w:val="0"/>
              <w:keepLines w:val="0"/>
              <w:rPr>
                <w:sz w:val="16"/>
                <w:szCs w:val="16"/>
                <w:lang w:val="en-GB"/>
              </w:rPr>
            </w:pPr>
          </w:p>
        </w:tc>
      </w:tr>
      <w:tr w:rsidR="008A1844" w:rsidRPr="00BF2633" w14:paraId="4234AE70" w14:textId="77777777" w:rsidTr="00632C21">
        <w:trPr>
          <w:jc w:val="center"/>
        </w:trPr>
        <w:tc>
          <w:tcPr>
            <w:tcW w:w="1123" w:type="dxa"/>
            <w:shd w:val="clear" w:color="auto" w:fill="auto"/>
          </w:tcPr>
          <w:p w14:paraId="2B8DC97B" w14:textId="77777777" w:rsidR="008A1844" w:rsidRPr="00BF2633" w:rsidRDefault="008A1844" w:rsidP="008A1844">
            <w:pPr>
              <w:pStyle w:val="TAL"/>
              <w:keepNext w:val="0"/>
              <w:keepLines w:val="0"/>
              <w:rPr>
                <w:sz w:val="16"/>
                <w:szCs w:val="16"/>
                <w:lang w:val="en-GB"/>
              </w:rPr>
            </w:pPr>
            <w:r w:rsidRPr="00BF2633">
              <w:rPr>
                <w:sz w:val="16"/>
                <w:szCs w:val="16"/>
                <w:lang w:val="en-GB"/>
              </w:rPr>
              <w:lastRenderedPageBreak/>
              <w:t>6.2.9</w:t>
            </w:r>
          </w:p>
        </w:tc>
        <w:tc>
          <w:tcPr>
            <w:tcW w:w="3652" w:type="dxa"/>
            <w:tcBorders>
              <w:top w:val="single" w:sz="4" w:space="0" w:color="auto"/>
              <w:bottom w:val="single" w:sz="4" w:space="0" w:color="auto"/>
            </w:tcBorders>
            <w:shd w:val="clear" w:color="auto" w:fill="auto"/>
          </w:tcPr>
          <w:p w14:paraId="7977480D"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591762EB" w14:textId="77777777" w:rsidR="008A1844" w:rsidRPr="00BF2633" w:rsidRDefault="008A1844" w:rsidP="008A1844">
            <w:pPr>
              <w:pStyle w:val="TAL"/>
              <w:keepNext w:val="0"/>
              <w:keepLines w:val="0"/>
              <w:rPr>
                <w:sz w:val="16"/>
                <w:szCs w:val="16"/>
                <w:lang w:val="en-GB" w:eastAsia="zh-CN"/>
              </w:rPr>
            </w:pPr>
          </w:p>
        </w:tc>
        <w:tc>
          <w:tcPr>
            <w:tcW w:w="1274" w:type="dxa"/>
          </w:tcPr>
          <w:p w14:paraId="713AC7FB" w14:textId="77777777" w:rsidR="008A1844" w:rsidRPr="00BF2633" w:rsidRDefault="008A1844" w:rsidP="008A1844">
            <w:pPr>
              <w:pStyle w:val="TAL"/>
              <w:keepNext w:val="0"/>
              <w:keepLines w:val="0"/>
              <w:rPr>
                <w:sz w:val="16"/>
                <w:szCs w:val="16"/>
                <w:lang w:val="en-GB"/>
              </w:rPr>
            </w:pPr>
          </w:p>
        </w:tc>
        <w:tc>
          <w:tcPr>
            <w:tcW w:w="1554" w:type="dxa"/>
          </w:tcPr>
          <w:p w14:paraId="7716D6A0" w14:textId="77777777" w:rsidR="008A1844" w:rsidRPr="00BF2633" w:rsidRDefault="008A1844" w:rsidP="008A1844">
            <w:pPr>
              <w:pStyle w:val="TAL"/>
              <w:keepNext w:val="0"/>
              <w:keepLines w:val="0"/>
              <w:rPr>
                <w:sz w:val="16"/>
                <w:szCs w:val="16"/>
                <w:lang w:val="en-GB"/>
              </w:rPr>
            </w:pPr>
          </w:p>
        </w:tc>
      </w:tr>
      <w:tr w:rsidR="008A1844" w:rsidRPr="00BF2633" w14:paraId="3F1B2D32" w14:textId="77777777" w:rsidTr="00632C21">
        <w:trPr>
          <w:jc w:val="center"/>
        </w:trPr>
        <w:tc>
          <w:tcPr>
            <w:tcW w:w="1123" w:type="dxa"/>
            <w:shd w:val="clear" w:color="auto" w:fill="auto"/>
          </w:tcPr>
          <w:p w14:paraId="7A14D155" w14:textId="77777777" w:rsidR="008A1844" w:rsidRPr="00BF2633" w:rsidRDefault="008A1844" w:rsidP="008A1844">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4AD1760" w14:textId="77777777" w:rsidR="008A1844" w:rsidRPr="00BF2633" w:rsidRDefault="008A1844" w:rsidP="008A1844">
            <w:pPr>
              <w:pStyle w:val="TAL"/>
              <w:keepNext w:val="0"/>
              <w:keepLines w:val="0"/>
              <w:rPr>
                <w:sz w:val="16"/>
                <w:szCs w:val="16"/>
                <w:lang w:val="en-GB" w:eastAsia="zh-CN"/>
              </w:rPr>
            </w:pPr>
          </w:p>
        </w:tc>
        <w:tc>
          <w:tcPr>
            <w:tcW w:w="1274" w:type="dxa"/>
          </w:tcPr>
          <w:p w14:paraId="7F667D56" w14:textId="77777777" w:rsidR="008A1844" w:rsidRPr="00BF2633" w:rsidRDefault="008A1844" w:rsidP="008A1844">
            <w:pPr>
              <w:pStyle w:val="TAL"/>
              <w:keepNext w:val="0"/>
              <w:keepLines w:val="0"/>
              <w:rPr>
                <w:sz w:val="16"/>
                <w:szCs w:val="16"/>
                <w:lang w:val="en-GB"/>
              </w:rPr>
            </w:pPr>
          </w:p>
        </w:tc>
        <w:tc>
          <w:tcPr>
            <w:tcW w:w="1554" w:type="dxa"/>
          </w:tcPr>
          <w:p w14:paraId="19E346AD" w14:textId="77777777" w:rsidR="008A1844" w:rsidRPr="00BF2633" w:rsidRDefault="008A1844" w:rsidP="008A1844">
            <w:pPr>
              <w:pStyle w:val="TAL"/>
              <w:keepNext w:val="0"/>
              <w:keepLines w:val="0"/>
              <w:rPr>
                <w:sz w:val="16"/>
                <w:szCs w:val="16"/>
                <w:lang w:val="en-GB"/>
              </w:rPr>
            </w:pPr>
          </w:p>
        </w:tc>
      </w:tr>
      <w:tr w:rsidR="008A1844" w:rsidRPr="00BF2633" w14:paraId="1045993E" w14:textId="77777777" w:rsidTr="00632C21">
        <w:trPr>
          <w:jc w:val="center"/>
        </w:trPr>
        <w:tc>
          <w:tcPr>
            <w:tcW w:w="1123" w:type="dxa"/>
            <w:shd w:val="clear" w:color="auto" w:fill="auto"/>
          </w:tcPr>
          <w:p w14:paraId="10A1A28C" w14:textId="77777777" w:rsidR="008A1844" w:rsidRPr="00BF2633" w:rsidRDefault="008A1844" w:rsidP="008A1844">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361F6EC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B9F1E22" w14:textId="77777777" w:rsidR="008A1844" w:rsidRPr="00BF2633" w:rsidRDefault="008A1844" w:rsidP="008A1844">
            <w:pPr>
              <w:pStyle w:val="TAL"/>
              <w:keepNext w:val="0"/>
              <w:keepLines w:val="0"/>
              <w:rPr>
                <w:sz w:val="16"/>
                <w:szCs w:val="16"/>
                <w:lang w:val="en-GB" w:eastAsia="zh-CN"/>
              </w:rPr>
            </w:pPr>
          </w:p>
        </w:tc>
        <w:tc>
          <w:tcPr>
            <w:tcW w:w="1274" w:type="dxa"/>
          </w:tcPr>
          <w:p w14:paraId="2254035A" w14:textId="77777777" w:rsidR="008A1844" w:rsidRPr="00BF2633" w:rsidRDefault="008A1844" w:rsidP="008A1844">
            <w:pPr>
              <w:pStyle w:val="TAL"/>
              <w:keepNext w:val="0"/>
              <w:keepLines w:val="0"/>
              <w:rPr>
                <w:sz w:val="16"/>
                <w:szCs w:val="16"/>
                <w:lang w:val="en-GB"/>
              </w:rPr>
            </w:pPr>
          </w:p>
        </w:tc>
        <w:tc>
          <w:tcPr>
            <w:tcW w:w="1554" w:type="dxa"/>
          </w:tcPr>
          <w:p w14:paraId="0C11570F" w14:textId="77777777" w:rsidR="008A1844" w:rsidRPr="00BF2633" w:rsidRDefault="008A1844" w:rsidP="008A1844">
            <w:pPr>
              <w:pStyle w:val="TAL"/>
              <w:keepNext w:val="0"/>
              <w:keepLines w:val="0"/>
              <w:rPr>
                <w:sz w:val="16"/>
                <w:szCs w:val="16"/>
                <w:lang w:val="en-GB"/>
              </w:rPr>
            </w:pPr>
          </w:p>
        </w:tc>
      </w:tr>
      <w:tr w:rsidR="008A1844" w:rsidRPr="00BF2633" w14:paraId="62F0D50E" w14:textId="77777777" w:rsidTr="00632C21">
        <w:trPr>
          <w:jc w:val="center"/>
        </w:trPr>
        <w:tc>
          <w:tcPr>
            <w:tcW w:w="1123" w:type="dxa"/>
            <w:shd w:val="clear" w:color="auto" w:fill="auto"/>
          </w:tcPr>
          <w:p w14:paraId="59149B3D" w14:textId="77777777" w:rsidR="008A1844" w:rsidRPr="00BF2633" w:rsidRDefault="008A1844" w:rsidP="008A1844">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774CCBB6" w14:textId="77777777" w:rsidR="008A1844" w:rsidRPr="00BF2633" w:rsidRDefault="008A1844" w:rsidP="008A1844">
            <w:pPr>
              <w:pStyle w:val="TAL"/>
              <w:keepNext w:val="0"/>
              <w:keepLines w:val="0"/>
              <w:rPr>
                <w:sz w:val="16"/>
                <w:szCs w:val="16"/>
                <w:lang w:val="en-GB" w:eastAsia="zh-CN"/>
              </w:rPr>
            </w:pPr>
          </w:p>
        </w:tc>
        <w:tc>
          <w:tcPr>
            <w:tcW w:w="1274" w:type="dxa"/>
          </w:tcPr>
          <w:p w14:paraId="582FF43C" w14:textId="77777777" w:rsidR="008A1844" w:rsidRPr="00BF2633" w:rsidRDefault="008A1844" w:rsidP="008A1844">
            <w:pPr>
              <w:pStyle w:val="TAL"/>
              <w:keepNext w:val="0"/>
              <w:keepLines w:val="0"/>
              <w:rPr>
                <w:sz w:val="16"/>
                <w:szCs w:val="16"/>
                <w:lang w:val="en-GB"/>
              </w:rPr>
            </w:pPr>
          </w:p>
        </w:tc>
        <w:tc>
          <w:tcPr>
            <w:tcW w:w="1554" w:type="dxa"/>
          </w:tcPr>
          <w:p w14:paraId="42B98A06" w14:textId="77777777" w:rsidR="008A1844" w:rsidRPr="00BF2633" w:rsidRDefault="008A1844" w:rsidP="008A1844">
            <w:pPr>
              <w:pStyle w:val="TAL"/>
              <w:keepNext w:val="0"/>
              <w:keepLines w:val="0"/>
              <w:rPr>
                <w:sz w:val="16"/>
                <w:szCs w:val="16"/>
                <w:lang w:val="en-GB"/>
              </w:rPr>
            </w:pPr>
          </w:p>
        </w:tc>
      </w:tr>
      <w:tr w:rsidR="008A1844" w:rsidRPr="00BF2633" w14:paraId="1F5D7AE0" w14:textId="77777777" w:rsidTr="00632C21">
        <w:trPr>
          <w:jc w:val="center"/>
        </w:trPr>
        <w:tc>
          <w:tcPr>
            <w:tcW w:w="1123" w:type="dxa"/>
            <w:shd w:val="clear" w:color="auto" w:fill="auto"/>
          </w:tcPr>
          <w:p w14:paraId="4C2A61DC" w14:textId="77777777" w:rsidR="008A1844" w:rsidRPr="00BF2633" w:rsidRDefault="008A1844" w:rsidP="008A1844">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8905003" w14:textId="77777777" w:rsidR="008A1844" w:rsidRPr="00BF2633" w:rsidRDefault="008A1844" w:rsidP="008A1844">
            <w:pPr>
              <w:pStyle w:val="TAL"/>
              <w:keepNext w:val="0"/>
              <w:keepLines w:val="0"/>
              <w:rPr>
                <w:sz w:val="16"/>
                <w:szCs w:val="16"/>
                <w:lang w:val="en-GB" w:eastAsia="zh-CN"/>
              </w:rPr>
            </w:pPr>
          </w:p>
        </w:tc>
        <w:tc>
          <w:tcPr>
            <w:tcW w:w="1274" w:type="dxa"/>
          </w:tcPr>
          <w:p w14:paraId="635A671E" w14:textId="77777777" w:rsidR="008A1844" w:rsidRPr="00BF2633" w:rsidRDefault="008A1844" w:rsidP="008A1844">
            <w:pPr>
              <w:pStyle w:val="TAL"/>
              <w:keepNext w:val="0"/>
              <w:keepLines w:val="0"/>
              <w:rPr>
                <w:sz w:val="16"/>
                <w:szCs w:val="16"/>
                <w:lang w:val="en-GB"/>
              </w:rPr>
            </w:pPr>
          </w:p>
        </w:tc>
        <w:tc>
          <w:tcPr>
            <w:tcW w:w="1554" w:type="dxa"/>
          </w:tcPr>
          <w:p w14:paraId="1E32D68C" w14:textId="77777777" w:rsidR="008A1844" w:rsidRPr="00BF2633" w:rsidRDefault="008A1844" w:rsidP="008A1844">
            <w:pPr>
              <w:pStyle w:val="TAL"/>
              <w:keepNext w:val="0"/>
              <w:keepLines w:val="0"/>
              <w:rPr>
                <w:sz w:val="16"/>
                <w:szCs w:val="16"/>
                <w:lang w:val="en-GB"/>
              </w:rPr>
            </w:pPr>
          </w:p>
        </w:tc>
      </w:tr>
      <w:tr w:rsidR="008A1844" w:rsidRPr="00BF2633" w14:paraId="24B4852E" w14:textId="77777777" w:rsidTr="00632C21">
        <w:trPr>
          <w:jc w:val="center"/>
        </w:trPr>
        <w:tc>
          <w:tcPr>
            <w:tcW w:w="1123" w:type="dxa"/>
            <w:shd w:val="clear" w:color="auto" w:fill="auto"/>
          </w:tcPr>
          <w:p w14:paraId="603F97D3" w14:textId="77777777" w:rsidR="008A1844" w:rsidRPr="00BF2633" w:rsidRDefault="008A1844" w:rsidP="008A1844">
            <w:pPr>
              <w:pStyle w:val="TAL"/>
              <w:keepNext w:val="0"/>
              <w:keepLines w:val="0"/>
              <w:rPr>
                <w:sz w:val="16"/>
                <w:szCs w:val="16"/>
                <w:lang w:val="en-GB"/>
              </w:rPr>
            </w:pPr>
            <w:r w:rsidRPr="00BF2633">
              <w:rPr>
                <w:sz w:val="16"/>
                <w:szCs w:val="16"/>
                <w:lang w:val="en-GB"/>
              </w:rPr>
              <w:t>6.2.14</w:t>
            </w:r>
          </w:p>
        </w:tc>
        <w:tc>
          <w:tcPr>
            <w:tcW w:w="3652" w:type="dxa"/>
            <w:tcBorders>
              <w:top w:val="single" w:sz="4" w:space="0" w:color="auto"/>
              <w:bottom w:val="single" w:sz="4" w:space="0" w:color="auto"/>
            </w:tcBorders>
            <w:shd w:val="clear" w:color="auto" w:fill="auto"/>
          </w:tcPr>
          <w:p w14:paraId="02B05931"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DD292E8" w14:textId="77777777" w:rsidR="008A1844" w:rsidRPr="00BF2633" w:rsidRDefault="008A1844" w:rsidP="008A1844">
            <w:pPr>
              <w:pStyle w:val="TAL"/>
              <w:keepNext w:val="0"/>
              <w:keepLines w:val="0"/>
              <w:rPr>
                <w:sz w:val="16"/>
                <w:szCs w:val="16"/>
                <w:lang w:val="en-GB" w:eastAsia="zh-CN"/>
              </w:rPr>
            </w:pPr>
          </w:p>
        </w:tc>
        <w:tc>
          <w:tcPr>
            <w:tcW w:w="1274" w:type="dxa"/>
          </w:tcPr>
          <w:p w14:paraId="525AA1FA" w14:textId="77777777" w:rsidR="008A1844" w:rsidRPr="00BF2633" w:rsidRDefault="008A1844" w:rsidP="008A1844">
            <w:pPr>
              <w:pStyle w:val="TAL"/>
              <w:keepNext w:val="0"/>
              <w:keepLines w:val="0"/>
              <w:rPr>
                <w:sz w:val="16"/>
                <w:szCs w:val="16"/>
                <w:lang w:val="en-GB"/>
              </w:rPr>
            </w:pPr>
          </w:p>
        </w:tc>
        <w:tc>
          <w:tcPr>
            <w:tcW w:w="1554" w:type="dxa"/>
          </w:tcPr>
          <w:p w14:paraId="7A04C989" w14:textId="77777777" w:rsidR="008A1844" w:rsidRPr="00BF2633" w:rsidRDefault="008A1844" w:rsidP="008A1844">
            <w:pPr>
              <w:pStyle w:val="TAL"/>
              <w:keepNext w:val="0"/>
              <w:keepLines w:val="0"/>
              <w:rPr>
                <w:sz w:val="16"/>
                <w:szCs w:val="16"/>
                <w:lang w:val="en-GB"/>
              </w:rPr>
            </w:pPr>
          </w:p>
        </w:tc>
      </w:tr>
      <w:tr w:rsidR="008A1844" w:rsidRPr="00BF2633" w14:paraId="4DF0D31F" w14:textId="77777777" w:rsidTr="00632C21">
        <w:trPr>
          <w:jc w:val="center"/>
        </w:trPr>
        <w:tc>
          <w:tcPr>
            <w:tcW w:w="1123" w:type="dxa"/>
            <w:shd w:val="clear" w:color="auto" w:fill="auto"/>
          </w:tcPr>
          <w:p w14:paraId="3C660BA7" w14:textId="77777777" w:rsidR="008A1844" w:rsidRPr="00BF2633" w:rsidRDefault="008A1844" w:rsidP="008A1844">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5544F68" w14:textId="77777777" w:rsidR="008A1844" w:rsidRPr="00BF2633" w:rsidRDefault="008A1844" w:rsidP="008A1844">
            <w:pPr>
              <w:pStyle w:val="TAL"/>
              <w:keepNext w:val="0"/>
              <w:keepLines w:val="0"/>
              <w:rPr>
                <w:sz w:val="16"/>
                <w:szCs w:val="16"/>
                <w:lang w:val="en-GB" w:eastAsia="zh-CN"/>
              </w:rPr>
            </w:pPr>
          </w:p>
        </w:tc>
        <w:tc>
          <w:tcPr>
            <w:tcW w:w="1274" w:type="dxa"/>
          </w:tcPr>
          <w:p w14:paraId="6E772BFC" w14:textId="77777777" w:rsidR="008A1844" w:rsidRPr="00BF2633" w:rsidRDefault="008A1844" w:rsidP="008A1844">
            <w:pPr>
              <w:pStyle w:val="TAL"/>
              <w:keepNext w:val="0"/>
              <w:keepLines w:val="0"/>
              <w:rPr>
                <w:sz w:val="16"/>
                <w:szCs w:val="16"/>
                <w:lang w:val="en-GB"/>
              </w:rPr>
            </w:pPr>
          </w:p>
        </w:tc>
        <w:tc>
          <w:tcPr>
            <w:tcW w:w="1554" w:type="dxa"/>
          </w:tcPr>
          <w:p w14:paraId="6CDF4F44" w14:textId="77777777" w:rsidR="008A1844" w:rsidRPr="00BF2633" w:rsidRDefault="008A1844" w:rsidP="008A1844">
            <w:pPr>
              <w:pStyle w:val="TAL"/>
              <w:keepNext w:val="0"/>
              <w:keepLines w:val="0"/>
              <w:rPr>
                <w:sz w:val="16"/>
                <w:szCs w:val="16"/>
                <w:lang w:val="en-GB"/>
              </w:rPr>
            </w:pPr>
          </w:p>
        </w:tc>
      </w:tr>
      <w:tr w:rsidR="008A1844" w:rsidRPr="00BF2633" w14:paraId="25779B2C" w14:textId="77777777" w:rsidTr="00632C21">
        <w:trPr>
          <w:jc w:val="center"/>
        </w:trPr>
        <w:tc>
          <w:tcPr>
            <w:tcW w:w="1123" w:type="dxa"/>
            <w:shd w:val="clear" w:color="auto" w:fill="auto"/>
          </w:tcPr>
          <w:p w14:paraId="2AE02A00" w14:textId="77777777" w:rsidR="008A1844" w:rsidRPr="00BF2633" w:rsidRDefault="008A1844" w:rsidP="008A1844">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4D92541A" w14:textId="77777777" w:rsidR="008A1844" w:rsidRPr="00BF2633" w:rsidRDefault="008A1844" w:rsidP="008A1844">
            <w:pPr>
              <w:pStyle w:val="TAL"/>
              <w:keepNext w:val="0"/>
              <w:keepLines w:val="0"/>
              <w:rPr>
                <w:sz w:val="16"/>
                <w:szCs w:val="16"/>
                <w:lang w:val="en-GB" w:eastAsia="zh-CN"/>
              </w:rPr>
            </w:pPr>
          </w:p>
        </w:tc>
        <w:tc>
          <w:tcPr>
            <w:tcW w:w="1274" w:type="dxa"/>
          </w:tcPr>
          <w:p w14:paraId="01B13906" w14:textId="77777777" w:rsidR="008A1844" w:rsidRPr="00BF2633" w:rsidRDefault="008A1844" w:rsidP="008A1844">
            <w:pPr>
              <w:pStyle w:val="TAL"/>
              <w:keepNext w:val="0"/>
              <w:keepLines w:val="0"/>
              <w:rPr>
                <w:sz w:val="16"/>
                <w:szCs w:val="16"/>
                <w:lang w:val="en-GB"/>
              </w:rPr>
            </w:pPr>
          </w:p>
        </w:tc>
        <w:tc>
          <w:tcPr>
            <w:tcW w:w="1554" w:type="dxa"/>
          </w:tcPr>
          <w:p w14:paraId="06E54AEA" w14:textId="77777777" w:rsidR="008A1844" w:rsidRPr="00BF2633" w:rsidRDefault="008A1844" w:rsidP="008A1844">
            <w:pPr>
              <w:pStyle w:val="TAL"/>
              <w:keepNext w:val="0"/>
              <w:keepLines w:val="0"/>
              <w:rPr>
                <w:sz w:val="16"/>
                <w:szCs w:val="16"/>
                <w:lang w:val="en-GB"/>
              </w:rPr>
            </w:pPr>
          </w:p>
        </w:tc>
      </w:tr>
      <w:tr w:rsidR="008A1844" w:rsidRPr="00BF2633" w14:paraId="495AF056" w14:textId="77777777" w:rsidTr="00632C21">
        <w:trPr>
          <w:jc w:val="center"/>
        </w:trPr>
        <w:tc>
          <w:tcPr>
            <w:tcW w:w="1123" w:type="dxa"/>
            <w:shd w:val="clear" w:color="auto" w:fill="auto"/>
          </w:tcPr>
          <w:p w14:paraId="7888BF3D" w14:textId="77777777" w:rsidR="008A1844" w:rsidRPr="00BF2633" w:rsidRDefault="008A1844" w:rsidP="008A1844">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D0569F9" w14:textId="77777777" w:rsidR="008A1844" w:rsidRPr="00BF2633" w:rsidRDefault="008A1844" w:rsidP="008A1844">
            <w:pPr>
              <w:pStyle w:val="TAL"/>
              <w:keepNext w:val="0"/>
              <w:keepLines w:val="0"/>
              <w:rPr>
                <w:sz w:val="16"/>
                <w:szCs w:val="16"/>
                <w:lang w:val="en-GB" w:eastAsia="zh-CN"/>
              </w:rPr>
            </w:pPr>
          </w:p>
        </w:tc>
        <w:tc>
          <w:tcPr>
            <w:tcW w:w="1274" w:type="dxa"/>
          </w:tcPr>
          <w:p w14:paraId="23BF25A3" w14:textId="77777777" w:rsidR="008A1844" w:rsidRPr="00BF2633" w:rsidRDefault="008A1844" w:rsidP="008A1844">
            <w:pPr>
              <w:pStyle w:val="TAL"/>
              <w:keepNext w:val="0"/>
              <w:keepLines w:val="0"/>
              <w:rPr>
                <w:sz w:val="16"/>
                <w:szCs w:val="16"/>
                <w:lang w:val="en-GB"/>
              </w:rPr>
            </w:pPr>
          </w:p>
        </w:tc>
        <w:tc>
          <w:tcPr>
            <w:tcW w:w="1554" w:type="dxa"/>
          </w:tcPr>
          <w:p w14:paraId="7713B02F" w14:textId="77777777" w:rsidR="008A1844" w:rsidRPr="00BF2633" w:rsidRDefault="008A1844" w:rsidP="008A1844">
            <w:pPr>
              <w:pStyle w:val="TAL"/>
              <w:keepNext w:val="0"/>
              <w:keepLines w:val="0"/>
              <w:rPr>
                <w:sz w:val="16"/>
                <w:szCs w:val="16"/>
                <w:lang w:val="en-GB"/>
              </w:rPr>
            </w:pPr>
          </w:p>
        </w:tc>
      </w:tr>
      <w:tr w:rsidR="008A1844" w:rsidRPr="00BF2633" w14:paraId="3A0F569A" w14:textId="77777777" w:rsidTr="00632C21">
        <w:trPr>
          <w:jc w:val="center"/>
        </w:trPr>
        <w:tc>
          <w:tcPr>
            <w:tcW w:w="1123" w:type="dxa"/>
            <w:shd w:val="clear" w:color="auto" w:fill="F2F2F2"/>
          </w:tcPr>
          <w:p w14:paraId="40C2F76C" w14:textId="77777777" w:rsidR="008A1844" w:rsidRPr="00BF2633" w:rsidRDefault="008A1844" w:rsidP="008A1844">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8A1844" w:rsidRPr="00BF2633" w:rsidRDefault="008A1844" w:rsidP="008A1844">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7852EE88"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2095D49D"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2F0A5298" w14:textId="77777777" w:rsidR="008A1844" w:rsidRPr="00BF2633" w:rsidRDefault="008A1844" w:rsidP="008A1844">
            <w:pPr>
              <w:pStyle w:val="TAL"/>
              <w:keepNext w:val="0"/>
              <w:keepLines w:val="0"/>
              <w:rPr>
                <w:b/>
                <w:sz w:val="16"/>
                <w:szCs w:val="16"/>
                <w:lang w:val="en-GB"/>
              </w:rPr>
            </w:pPr>
          </w:p>
        </w:tc>
      </w:tr>
      <w:tr w:rsidR="008A1844" w:rsidRPr="00BF2633" w14:paraId="3E447427" w14:textId="77777777" w:rsidTr="00632C21">
        <w:trPr>
          <w:jc w:val="center"/>
        </w:trPr>
        <w:tc>
          <w:tcPr>
            <w:tcW w:w="1123" w:type="dxa"/>
            <w:shd w:val="clear" w:color="auto" w:fill="auto"/>
          </w:tcPr>
          <w:p w14:paraId="797A336D" w14:textId="77777777" w:rsidR="008A1844" w:rsidRPr="00BF2633" w:rsidRDefault="008A1844" w:rsidP="008A1844">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3000825C" w14:textId="77777777" w:rsidR="008A1844" w:rsidRPr="00BF2633" w:rsidRDefault="008A1844" w:rsidP="008A1844">
            <w:pPr>
              <w:pStyle w:val="TAL"/>
              <w:keepNext w:val="0"/>
              <w:keepLines w:val="0"/>
              <w:rPr>
                <w:sz w:val="16"/>
                <w:szCs w:val="16"/>
                <w:lang w:val="en-GB" w:eastAsia="zh-CN"/>
              </w:rPr>
            </w:pPr>
          </w:p>
        </w:tc>
        <w:tc>
          <w:tcPr>
            <w:tcW w:w="1274" w:type="dxa"/>
          </w:tcPr>
          <w:p w14:paraId="1E95E249" w14:textId="77777777" w:rsidR="008A1844" w:rsidRPr="00BF2633" w:rsidRDefault="008A1844" w:rsidP="008A1844">
            <w:pPr>
              <w:pStyle w:val="TAL"/>
              <w:keepNext w:val="0"/>
              <w:keepLines w:val="0"/>
              <w:rPr>
                <w:sz w:val="16"/>
                <w:szCs w:val="16"/>
                <w:lang w:val="en-GB"/>
              </w:rPr>
            </w:pPr>
          </w:p>
        </w:tc>
        <w:tc>
          <w:tcPr>
            <w:tcW w:w="1554" w:type="dxa"/>
          </w:tcPr>
          <w:p w14:paraId="7716BC58" w14:textId="77777777" w:rsidR="008A1844" w:rsidRPr="00BF2633" w:rsidRDefault="008A1844" w:rsidP="008A1844">
            <w:pPr>
              <w:pStyle w:val="TAL"/>
              <w:keepNext w:val="0"/>
              <w:keepLines w:val="0"/>
              <w:rPr>
                <w:sz w:val="16"/>
                <w:szCs w:val="16"/>
                <w:lang w:val="en-GB"/>
              </w:rPr>
            </w:pPr>
          </w:p>
        </w:tc>
      </w:tr>
      <w:tr w:rsidR="008A1844" w:rsidRPr="00BF2633" w14:paraId="089AEF7F" w14:textId="77777777" w:rsidTr="00632C21">
        <w:trPr>
          <w:jc w:val="center"/>
        </w:trPr>
        <w:tc>
          <w:tcPr>
            <w:tcW w:w="1123" w:type="dxa"/>
            <w:shd w:val="clear" w:color="auto" w:fill="auto"/>
          </w:tcPr>
          <w:p w14:paraId="6328E37E" w14:textId="77777777" w:rsidR="008A1844" w:rsidRPr="00BF2633" w:rsidRDefault="008A1844" w:rsidP="008A1844">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06969818" w14:textId="77777777" w:rsidR="008A1844" w:rsidRPr="00BF2633" w:rsidRDefault="008A1844" w:rsidP="008A1844">
            <w:pPr>
              <w:pStyle w:val="TAL"/>
              <w:keepNext w:val="0"/>
              <w:keepLines w:val="0"/>
              <w:rPr>
                <w:sz w:val="16"/>
                <w:szCs w:val="16"/>
                <w:lang w:val="en-GB" w:eastAsia="zh-CN"/>
              </w:rPr>
            </w:pPr>
          </w:p>
        </w:tc>
        <w:tc>
          <w:tcPr>
            <w:tcW w:w="1274" w:type="dxa"/>
          </w:tcPr>
          <w:p w14:paraId="5A558A1D" w14:textId="77777777" w:rsidR="008A1844" w:rsidRPr="00BF2633" w:rsidRDefault="008A1844" w:rsidP="008A1844">
            <w:pPr>
              <w:pStyle w:val="TAL"/>
              <w:keepNext w:val="0"/>
              <w:keepLines w:val="0"/>
              <w:rPr>
                <w:sz w:val="16"/>
                <w:szCs w:val="16"/>
                <w:lang w:val="en-GB"/>
              </w:rPr>
            </w:pPr>
          </w:p>
        </w:tc>
        <w:tc>
          <w:tcPr>
            <w:tcW w:w="1554" w:type="dxa"/>
          </w:tcPr>
          <w:p w14:paraId="1EA0599F" w14:textId="77777777" w:rsidR="008A1844" w:rsidRPr="00BF2633" w:rsidRDefault="008A1844" w:rsidP="008A1844">
            <w:pPr>
              <w:pStyle w:val="TAL"/>
              <w:keepNext w:val="0"/>
              <w:keepLines w:val="0"/>
              <w:rPr>
                <w:sz w:val="16"/>
                <w:szCs w:val="16"/>
                <w:lang w:val="en-GB"/>
              </w:rPr>
            </w:pPr>
          </w:p>
        </w:tc>
      </w:tr>
      <w:tr w:rsidR="008A1844" w:rsidRPr="00BF2633" w14:paraId="7F1CF69A" w14:textId="77777777" w:rsidTr="00632C21">
        <w:trPr>
          <w:jc w:val="center"/>
        </w:trPr>
        <w:tc>
          <w:tcPr>
            <w:tcW w:w="1123" w:type="dxa"/>
            <w:shd w:val="clear" w:color="auto" w:fill="F2F2F2"/>
          </w:tcPr>
          <w:p w14:paraId="3AE2A099" w14:textId="77777777" w:rsidR="008A1844" w:rsidRPr="00BF2633" w:rsidRDefault="008A1844" w:rsidP="008A1844">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8A1844" w:rsidRPr="00BF2633" w:rsidRDefault="008A1844" w:rsidP="008A1844">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6D6A01F8"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16DA8A99"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5903BAAA" w14:textId="77777777" w:rsidR="008A1844" w:rsidRPr="00BF2633" w:rsidRDefault="008A1844" w:rsidP="008A1844">
            <w:pPr>
              <w:pStyle w:val="TAL"/>
              <w:keepNext w:val="0"/>
              <w:keepLines w:val="0"/>
              <w:rPr>
                <w:b/>
                <w:sz w:val="16"/>
                <w:szCs w:val="16"/>
                <w:lang w:val="en-GB"/>
              </w:rPr>
            </w:pPr>
          </w:p>
        </w:tc>
      </w:tr>
      <w:tr w:rsidR="008A1844" w:rsidRPr="00BF2633" w14:paraId="1FD6453A" w14:textId="77777777" w:rsidTr="00632C21">
        <w:trPr>
          <w:jc w:val="center"/>
        </w:trPr>
        <w:tc>
          <w:tcPr>
            <w:tcW w:w="1123" w:type="dxa"/>
            <w:shd w:val="clear" w:color="auto" w:fill="auto"/>
          </w:tcPr>
          <w:p w14:paraId="152D72E6" w14:textId="77777777" w:rsidR="008A1844" w:rsidRPr="00BF2633" w:rsidRDefault="008A1844" w:rsidP="008A1844">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77777777" w:rsidR="008A1844" w:rsidRPr="00BF2633" w:rsidRDefault="008A1844" w:rsidP="008A1844">
            <w:pPr>
              <w:pStyle w:val="TAL"/>
              <w:keepNext w:val="0"/>
              <w:keepLines w:val="0"/>
              <w:rPr>
                <w:sz w:val="16"/>
                <w:szCs w:val="16"/>
                <w:lang w:val="en-GB"/>
              </w:rPr>
            </w:pPr>
            <w:r w:rsidRPr="00BF2633">
              <w:rPr>
                <w:sz w:val="16"/>
                <w:szCs w:val="16"/>
                <w:lang w:val="en-GB"/>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77777777" w:rsidR="008A1844" w:rsidRPr="00BF2633" w:rsidRDefault="008A1844" w:rsidP="008A1844">
            <w:pPr>
              <w:pStyle w:val="TAL"/>
              <w:keepNext w:val="0"/>
              <w:keepLines w:val="0"/>
              <w:rPr>
                <w:sz w:val="16"/>
                <w:szCs w:val="16"/>
                <w:lang w:val="en-GB"/>
              </w:rPr>
            </w:pPr>
            <w:r w:rsidRPr="00BF2633">
              <w:rPr>
                <w:sz w:val="16"/>
                <w:szCs w:val="16"/>
                <w:lang w:val="en-GB"/>
              </w:rPr>
              <w:t>IUT is MCPTT Client</w:t>
            </w:r>
          </w:p>
        </w:tc>
        <w:tc>
          <w:tcPr>
            <w:tcW w:w="1409" w:type="dxa"/>
          </w:tcPr>
          <w:p w14:paraId="6EB5FE9D" w14:textId="77777777" w:rsidR="008A1844" w:rsidRPr="00BF2633" w:rsidRDefault="008A1844" w:rsidP="008A1844">
            <w:pPr>
              <w:pStyle w:val="TAL"/>
              <w:keepNext w:val="0"/>
              <w:keepLines w:val="0"/>
              <w:rPr>
                <w:sz w:val="16"/>
                <w:szCs w:val="16"/>
                <w:lang w:val="en-GB" w:eastAsia="zh-CN"/>
              </w:rPr>
            </w:pPr>
          </w:p>
        </w:tc>
        <w:tc>
          <w:tcPr>
            <w:tcW w:w="1274" w:type="dxa"/>
          </w:tcPr>
          <w:p w14:paraId="56F5D268" w14:textId="77777777" w:rsidR="008A1844" w:rsidRPr="00BF2633" w:rsidRDefault="008A1844" w:rsidP="008A1844">
            <w:pPr>
              <w:pStyle w:val="TAL"/>
              <w:keepNext w:val="0"/>
              <w:keepLines w:val="0"/>
              <w:rPr>
                <w:sz w:val="16"/>
                <w:szCs w:val="16"/>
                <w:lang w:val="en-GB"/>
              </w:rPr>
            </w:pPr>
          </w:p>
        </w:tc>
        <w:tc>
          <w:tcPr>
            <w:tcW w:w="1554" w:type="dxa"/>
          </w:tcPr>
          <w:p w14:paraId="2F95C5E9" w14:textId="77777777" w:rsidR="008A1844" w:rsidRPr="00BF2633" w:rsidRDefault="008A1844" w:rsidP="008A1844">
            <w:pPr>
              <w:pStyle w:val="TAL"/>
              <w:keepNext w:val="0"/>
              <w:keepLines w:val="0"/>
              <w:rPr>
                <w:sz w:val="16"/>
                <w:szCs w:val="16"/>
                <w:lang w:val="en-GB"/>
              </w:rPr>
            </w:pPr>
          </w:p>
        </w:tc>
      </w:tr>
      <w:tr w:rsidR="008A1844" w:rsidRPr="00BF2633" w14:paraId="7C8B5F0E" w14:textId="77777777" w:rsidTr="00632C21">
        <w:trPr>
          <w:jc w:val="center"/>
        </w:trPr>
        <w:tc>
          <w:tcPr>
            <w:tcW w:w="1123" w:type="dxa"/>
            <w:shd w:val="clear" w:color="auto" w:fill="F2F2F2"/>
          </w:tcPr>
          <w:p w14:paraId="7A2A83C7" w14:textId="77777777" w:rsidR="008A1844" w:rsidRPr="00BF2633" w:rsidRDefault="008A1844" w:rsidP="008A1844">
            <w:pPr>
              <w:pStyle w:val="TAL"/>
              <w:keepNext w:val="0"/>
              <w:keepLines w:val="0"/>
              <w:rPr>
                <w:b/>
                <w:sz w:val="16"/>
                <w:szCs w:val="16"/>
                <w:lang w:val="en-GB"/>
              </w:rPr>
            </w:pPr>
            <w:r w:rsidRPr="00BF2633">
              <w:rPr>
                <w:b/>
                <w:sz w:val="16"/>
                <w:szCs w:val="16"/>
                <w:lang w:val="en-GB"/>
              </w:rPr>
              <w:lastRenderedPageBreak/>
              <w:t>7</w:t>
            </w:r>
          </w:p>
        </w:tc>
        <w:tc>
          <w:tcPr>
            <w:tcW w:w="3652" w:type="dxa"/>
            <w:tcBorders>
              <w:top w:val="single" w:sz="4" w:space="0" w:color="auto"/>
              <w:bottom w:val="single" w:sz="4" w:space="0" w:color="auto"/>
            </w:tcBorders>
            <w:shd w:val="clear" w:color="auto" w:fill="F2F2F2"/>
          </w:tcPr>
          <w:p w14:paraId="4C0E74F5" w14:textId="77777777" w:rsidR="008A1844" w:rsidRPr="00BF2633" w:rsidRDefault="008A1844" w:rsidP="008A1844">
            <w:pPr>
              <w:pStyle w:val="TAL"/>
              <w:keepNext w:val="0"/>
              <w:keepLines w:val="0"/>
              <w:rPr>
                <w:b/>
                <w:sz w:val="16"/>
                <w:szCs w:val="16"/>
                <w:lang w:val="en-GB"/>
              </w:rPr>
            </w:pPr>
            <w:r w:rsidRPr="00BF2633">
              <w:rPr>
                <w:b/>
                <w:sz w:val="16"/>
                <w:szCs w:val="16"/>
                <w:lang w:val="en-GB"/>
              </w:rPr>
              <w:t>Off-network</w:t>
            </w:r>
          </w:p>
        </w:tc>
        <w:tc>
          <w:tcPr>
            <w:tcW w:w="792" w:type="dxa"/>
            <w:tcBorders>
              <w:top w:val="single" w:sz="4" w:space="0" w:color="auto"/>
              <w:bottom w:val="single" w:sz="4" w:space="0" w:color="auto"/>
            </w:tcBorders>
            <w:shd w:val="clear" w:color="auto" w:fill="F2F2F2"/>
          </w:tcPr>
          <w:p w14:paraId="61A9CB05"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520B3FD6"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149CE044"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61545D47" w14:textId="77777777" w:rsidR="008A1844" w:rsidRPr="00BF2633" w:rsidRDefault="008A1844" w:rsidP="008A1844">
            <w:pPr>
              <w:pStyle w:val="TAL"/>
              <w:keepNext w:val="0"/>
              <w:keepLines w:val="0"/>
              <w:rPr>
                <w:b/>
                <w:sz w:val="16"/>
                <w:szCs w:val="16"/>
                <w:lang w:val="en-GB"/>
              </w:rPr>
            </w:pPr>
          </w:p>
        </w:tc>
      </w:tr>
      <w:tr w:rsidR="008A1844" w:rsidRPr="00BF2633" w14:paraId="6E6C64C2" w14:textId="77777777" w:rsidTr="00632C21">
        <w:trPr>
          <w:jc w:val="center"/>
        </w:trPr>
        <w:tc>
          <w:tcPr>
            <w:tcW w:w="1123" w:type="dxa"/>
            <w:shd w:val="clear" w:color="auto" w:fill="F2F2F2"/>
          </w:tcPr>
          <w:p w14:paraId="09CA9C5E" w14:textId="77777777" w:rsidR="008A1844" w:rsidRPr="00BF2633" w:rsidRDefault="008A1844" w:rsidP="008A1844">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77777777" w:rsidR="008A1844" w:rsidRPr="00BF2633" w:rsidRDefault="008A1844" w:rsidP="008A1844">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0567406C"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651F2BA0"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77D98265" w14:textId="77777777" w:rsidR="008A1844" w:rsidRPr="00BF2633" w:rsidRDefault="008A1844" w:rsidP="008A1844">
            <w:pPr>
              <w:pStyle w:val="TAL"/>
              <w:keepNext w:val="0"/>
              <w:keepLines w:val="0"/>
              <w:rPr>
                <w:b/>
                <w:sz w:val="16"/>
                <w:szCs w:val="16"/>
                <w:lang w:val="en-GB"/>
              </w:rPr>
            </w:pPr>
          </w:p>
        </w:tc>
      </w:tr>
      <w:tr w:rsidR="008A1844" w:rsidRPr="00BF2633" w14:paraId="0AA72B35" w14:textId="77777777" w:rsidTr="00632C21">
        <w:trPr>
          <w:jc w:val="center"/>
        </w:trPr>
        <w:tc>
          <w:tcPr>
            <w:tcW w:w="1123" w:type="dxa"/>
            <w:shd w:val="clear" w:color="auto" w:fill="auto"/>
          </w:tcPr>
          <w:p w14:paraId="4F626149" w14:textId="77777777" w:rsidR="008A1844" w:rsidRPr="00BF2633" w:rsidRDefault="008A1844" w:rsidP="008A1844">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40FED232"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8A1844" w:rsidRPr="00BF2633" w:rsidRDefault="008A1844" w:rsidP="008A1844">
            <w:pPr>
              <w:pStyle w:val="TAL"/>
              <w:keepNext w:val="0"/>
              <w:keepLines w:val="0"/>
              <w:rPr>
                <w:sz w:val="16"/>
                <w:szCs w:val="16"/>
                <w:lang w:val="en-GB" w:eastAsia="zh-CN"/>
              </w:rPr>
            </w:pPr>
          </w:p>
        </w:tc>
        <w:tc>
          <w:tcPr>
            <w:tcW w:w="1274" w:type="dxa"/>
          </w:tcPr>
          <w:p w14:paraId="4E5E695F" w14:textId="77777777" w:rsidR="008A1844" w:rsidRPr="00BF2633" w:rsidRDefault="008A1844" w:rsidP="008A1844">
            <w:pPr>
              <w:pStyle w:val="TAL"/>
              <w:keepNext w:val="0"/>
              <w:keepLines w:val="0"/>
              <w:rPr>
                <w:sz w:val="16"/>
                <w:szCs w:val="16"/>
                <w:lang w:val="en-GB"/>
              </w:rPr>
            </w:pPr>
          </w:p>
        </w:tc>
        <w:tc>
          <w:tcPr>
            <w:tcW w:w="1554" w:type="dxa"/>
          </w:tcPr>
          <w:p w14:paraId="16FD3356" w14:textId="77777777" w:rsidR="008A1844" w:rsidRPr="00BF2633" w:rsidRDefault="008A1844" w:rsidP="008A1844">
            <w:pPr>
              <w:pStyle w:val="TAL"/>
              <w:keepNext w:val="0"/>
              <w:keepLines w:val="0"/>
              <w:rPr>
                <w:sz w:val="16"/>
                <w:szCs w:val="16"/>
                <w:lang w:val="en-GB"/>
              </w:rPr>
            </w:pPr>
          </w:p>
        </w:tc>
      </w:tr>
      <w:tr w:rsidR="008A1844" w:rsidRPr="00BF2633" w14:paraId="19BEB86A" w14:textId="77777777" w:rsidTr="00632C21">
        <w:trPr>
          <w:jc w:val="center"/>
        </w:trPr>
        <w:tc>
          <w:tcPr>
            <w:tcW w:w="1123" w:type="dxa"/>
            <w:shd w:val="clear" w:color="auto" w:fill="auto"/>
          </w:tcPr>
          <w:p w14:paraId="4A31563D" w14:textId="77777777" w:rsidR="008A1844" w:rsidRPr="00BF2633" w:rsidRDefault="008A1844" w:rsidP="008A1844">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19798B05"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8A1844" w:rsidRPr="00BF2633" w:rsidRDefault="008A1844" w:rsidP="008A1844">
            <w:pPr>
              <w:pStyle w:val="TAL"/>
              <w:keepNext w:val="0"/>
              <w:keepLines w:val="0"/>
              <w:rPr>
                <w:sz w:val="16"/>
                <w:szCs w:val="16"/>
                <w:lang w:val="en-GB" w:eastAsia="zh-CN"/>
              </w:rPr>
            </w:pPr>
          </w:p>
        </w:tc>
        <w:tc>
          <w:tcPr>
            <w:tcW w:w="1274" w:type="dxa"/>
          </w:tcPr>
          <w:p w14:paraId="608148C0" w14:textId="77777777" w:rsidR="008A1844" w:rsidRPr="00BF2633" w:rsidRDefault="008A1844" w:rsidP="008A1844">
            <w:pPr>
              <w:pStyle w:val="TAL"/>
              <w:keepNext w:val="0"/>
              <w:keepLines w:val="0"/>
              <w:rPr>
                <w:sz w:val="16"/>
                <w:szCs w:val="16"/>
                <w:lang w:val="en-GB"/>
              </w:rPr>
            </w:pPr>
          </w:p>
        </w:tc>
        <w:tc>
          <w:tcPr>
            <w:tcW w:w="1554" w:type="dxa"/>
          </w:tcPr>
          <w:p w14:paraId="5AD0DD18" w14:textId="77777777" w:rsidR="008A1844" w:rsidRPr="00BF2633" w:rsidRDefault="008A1844" w:rsidP="008A1844">
            <w:pPr>
              <w:pStyle w:val="TAL"/>
              <w:keepNext w:val="0"/>
              <w:keepLines w:val="0"/>
              <w:rPr>
                <w:sz w:val="16"/>
                <w:szCs w:val="16"/>
                <w:lang w:val="en-GB"/>
              </w:rPr>
            </w:pPr>
          </w:p>
        </w:tc>
      </w:tr>
      <w:tr w:rsidR="008A1844" w:rsidRPr="00BF2633" w14:paraId="624405E6" w14:textId="77777777" w:rsidTr="00632C21">
        <w:trPr>
          <w:jc w:val="center"/>
        </w:trPr>
        <w:tc>
          <w:tcPr>
            <w:tcW w:w="1123" w:type="dxa"/>
            <w:shd w:val="clear" w:color="auto" w:fill="auto"/>
          </w:tcPr>
          <w:p w14:paraId="44B5740E" w14:textId="77777777" w:rsidR="008A1844" w:rsidRPr="00BF2633" w:rsidRDefault="008A1844" w:rsidP="008A1844">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w:t>
            </w:r>
            <w:r w:rsidRPr="00BF2633">
              <w:rPr>
                <w:sz w:val="16"/>
                <w:lang w:val="en-GB"/>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5DE23204"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8A1844" w:rsidRPr="00BF2633" w:rsidRDefault="008A1844" w:rsidP="008A1844">
            <w:pPr>
              <w:pStyle w:val="TAL"/>
              <w:keepNext w:val="0"/>
              <w:keepLines w:val="0"/>
              <w:rPr>
                <w:sz w:val="16"/>
                <w:szCs w:val="16"/>
                <w:lang w:val="en-GB" w:eastAsia="zh-CN"/>
              </w:rPr>
            </w:pPr>
          </w:p>
        </w:tc>
        <w:tc>
          <w:tcPr>
            <w:tcW w:w="1274" w:type="dxa"/>
          </w:tcPr>
          <w:p w14:paraId="75F9C517" w14:textId="77777777" w:rsidR="008A1844" w:rsidRPr="00BF2633" w:rsidRDefault="008A1844" w:rsidP="008A1844">
            <w:pPr>
              <w:pStyle w:val="TAL"/>
              <w:keepNext w:val="0"/>
              <w:keepLines w:val="0"/>
              <w:rPr>
                <w:sz w:val="16"/>
                <w:szCs w:val="16"/>
                <w:lang w:val="en-GB"/>
              </w:rPr>
            </w:pPr>
          </w:p>
        </w:tc>
        <w:tc>
          <w:tcPr>
            <w:tcW w:w="1554" w:type="dxa"/>
          </w:tcPr>
          <w:p w14:paraId="0A0AFACB" w14:textId="77777777" w:rsidR="008A1844" w:rsidRPr="00BF2633" w:rsidRDefault="008A1844" w:rsidP="008A1844">
            <w:pPr>
              <w:pStyle w:val="TAL"/>
              <w:keepNext w:val="0"/>
              <w:keepLines w:val="0"/>
              <w:rPr>
                <w:sz w:val="16"/>
                <w:szCs w:val="16"/>
                <w:lang w:val="en-GB"/>
              </w:rPr>
            </w:pPr>
          </w:p>
        </w:tc>
      </w:tr>
      <w:tr w:rsidR="008A1844" w:rsidRPr="00BF2633" w14:paraId="71EFFAA5" w14:textId="77777777" w:rsidTr="00632C21">
        <w:trPr>
          <w:jc w:val="center"/>
        </w:trPr>
        <w:tc>
          <w:tcPr>
            <w:tcW w:w="1123" w:type="dxa"/>
            <w:shd w:val="clear" w:color="auto" w:fill="auto"/>
          </w:tcPr>
          <w:p w14:paraId="66A345AF" w14:textId="77777777" w:rsidR="008A1844" w:rsidRPr="00BF2633" w:rsidRDefault="008A1844" w:rsidP="008A1844">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6970119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8A1844" w:rsidRPr="00BF2633" w:rsidRDefault="008A1844" w:rsidP="008A1844">
            <w:pPr>
              <w:pStyle w:val="TAL"/>
              <w:keepNext w:val="0"/>
              <w:keepLines w:val="0"/>
              <w:rPr>
                <w:sz w:val="16"/>
                <w:szCs w:val="16"/>
                <w:lang w:val="en-GB" w:eastAsia="zh-CN"/>
              </w:rPr>
            </w:pPr>
          </w:p>
        </w:tc>
        <w:tc>
          <w:tcPr>
            <w:tcW w:w="1274" w:type="dxa"/>
          </w:tcPr>
          <w:p w14:paraId="72D32540" w14:textId="77777777" w:rsidR="008A1844" w:rsidRPr="00BF2633" w:rsidRDefault="008A1844" w:rsidP="008A1844">
            <w:pPr>
              <w:pStyle w:val="TAL"/>
              <w:keepNext w:val="0"/>
              <w:keepLines w:val="0"/>
              <w:rPr>
                <w:sz w:val="16"/>
                <w:szCs w:val="16"/>
                <w:lang w:val="en-GB"/>
              </w:rPr>
            </w:pPr>
          </w:p>
        </w:tc>
        <w:tc>
          <w:tcPr>
            <w:tcW w:w="1554" w:type="dxa"/>
          </w:tcPr>
          <w:p w14:paraId="29490921" w14:textId="77777777" w:rsidR="008A1844" w:rsidRPr="00BF2633" w:rsidRDefault="008A1844" w:rsidP="008A1844">
            <w:pPr>
              <w:pStyle w:val="TAL"/>
              <w:keepNext w:val="0"/>
              <w:keepLines w:val="0"/>
              <w:rPr>
                <w:sz w:val="16"/>
                <w:szCs w:val="16"/>
                <w:lang w:val="en-GB"/>
              </w:rPr>
            </w:pPr>
          </w:p>
        </w:tc>
      </w:tr>
      <w:tr w:rsidR="008A1844" w:rsidRPr="00BF2633" w14:paraId="5F512F83" w14:textId="77777777" w:rsidTr="00632C21">
        <w:trPr>
          <w:jc w:val="center"/>
        </w:trPr>
        <w:tc>
          <w:tcPr>
            <w:tcW w:w="1123" w:type="dxa"/>
            <w:shd w:val="clear" w:color="auto" w:fill="auto"/>
          </w:tcPr>
          <w:p w14:paraId="1E6F8CF8" w14:textId="77777777" w:rsidR="008A1844" w:rsidRPr="00BF2633" w:rsidRDefault="008A1844" w:rsidP="008A1844">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45586DF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8A1844" w:rsidRPr="00BF2633" w:rsidRDefault="008A1844" w:rsidP="008A1844">
            <w:pPr>
              <w:pStyle w:val="TAL"/>
              <w:keepNext w:val="0"/>
              <w:keepLines w:val="0"/>
              <w:rPr>
                <w:sz w:val="16"/>
                <w:szCs w:val="16"/>
                <w:lang w:val="en-GB" w:eastAsia="zh-CN"/>
              </w:rPr>
            </w:pPr>
          </w:p>
        </w:tc>
        <w:tc>
          <w:tcPr>
            <w:tcW w:w="1274" w:type="dxa"/>
          </w:tcPr>
          <w:p w14:paraId="74AC05E7" w14:textId="77777777" w:rsidR="008A1844" w:rsidRPr="00BF2633" w:rsidRDefault="008A1844" w:rsidP="008A1844">
            <w:pPr>
              <w:pStyle w:val="TAL"/>
              <w:keepNext w:val="0"/>
              <w:keepLines w:val="0"/>
              <w:rPr>
                <w:sz w:val="16"/>
                <w:szCs w:val="16"/>
                <w:lang w:val="en-GB"/>
              </w:rPr>
            </w:pPr>
          </w:p>
        </w:tc>
        <w:tc>
          <w:tcPr>
            <w:tcW w:w="1554" w:type="dxa"/>
          </w:tcPr>
          <w:p w14:paraId="066B5965" w14:textId="77777777" w:rsidR="008A1844" w:rsidRPr="00BF2633" w:rsidRDefault="008A1844" w:rsidP="008A1844">
            <w:pPr>
              <w:pStyle w:val="TAL"/>
              <w:keepNext w:val="0"/>
              <w:keepLines w:val="0"/>
              <w:rPr>
                <w:sz w:val="16"/>
                <w:szCs w:val="16"/>
                <w:lang w:val="en-GB"/>
              </w:rPr>
            </w:pPr>
          </w:p>
        </w:tc>
      </w:tr>
      <w:tr w:rsidR="008A1844" w:rsidRPr="00BF2633" w14:paraId="0CEAB609" w14:textId="77777777" w:rsidTr="00632C21">
        <w:trPr>
          <w:jc w:val="center"/>
        </w:trPr>
        <w:tc>
          <w:tcPr>
            <w:tcW w:w="1123" w:type="dxa"/>
            <w:shd w:val="clear" w:color="auto" w:fill="auto"/>
          </w:tcPr>
          <w:p w14:paraId="48989ACB" w14:textId="77777777" w:rsidR="008A1844" w:rsidRPr="00BF2633" w:rsidRDefault="008A1844" w:rsidP="008A1844">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Merge Two Calls</w:t>
            </w:r>
          </w:p>
        </w:tc>
        <w:tc>
          <w:tcPr>
            <w:tcW w:w="792" w:type="dxa"/>
            <w:tcBorders>
              <w:top w:val="single" w:sz="4" w:space="0" w:color="auto"/>
              <w:bottom w:val="single" w:sz="4" w:space="0" w:color="auto"/>
            </w:tcBorders>
            <w:shd w:val="clear" w:color="auto" w:fill="auto"/>
          </w:tcPr>
          <w:p w14:paraId="7437D73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01E0984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8A1844" w:rsidRPr="00BF2633" w:rsidRDefault="008A1844" w:rsidP="008A1844">
            <w:pPr>
              <w:pStyle w:val="TAL"/>
              <w:keepNext w:val="0"/>
              <w:keepLines w:val="0"/>
              <w:rPr>
                <w:sz w:val="16"/>
                <w:szCs w:val="16"/>
                <w:lang w:val="en-GB" w:eastAsia="zh-CN"/>
              </w:rPr>
            </w:pPr>
          </w:p>
        </w:tc>
        <w:tc>
          <w:tcPr>
            <w:tcW w:w="1274" w:type="dxa"/>
          </w:tcPr>
          <w:p w14:paraId="1BCE92F3" w14:textId="77777777" w:rsidR="008A1844" w:rsidRPr="00BF2633" w:rsidRDefault="008A1844" w:rsidP="008A1844">
            <w:pPr>
              <w:pStyle w:val="TAL"/>
              <w:keepNext w:val="0"/>
              <w:keepLines w:val="0"/>
              <w:rPr>
                <w:sz w:val="16"/>
                <w:szCs w:val="16"/>
                <w:lang w:val="en-GB"/>
              </w:rPr>
            </w:pPr>
          </w:p>
        </w:tc>
        <w:tc>
          <w:tcPr>
            <w:tcW w:w="1554" w:type="dxa"/>
          </w:tcPr>
          <w:p w14:paraId="5EE8329E" w14:textId="77777777" w:rsidR="008A1844" w:rsidRPr="00BF2633" w:rsidRDefault="008A1844" w:rsidP="008A1844">
            <w:pPr>
              <w:pStyle w:val="TAL"/>
              <w:keepNext w:val="0"/>
              <w:keepLines w:val="0"/>
              <w:rPr>
                <w:sz w:val="16"/>
                <w:szCs w:val="16"/>
                <w:lang w:val="en-GB"/>
              </w:rPr>
            </w:pPr>
          </w:p>
        </w:tc>
      </w:tr>
      <w:tr w:rsidR="008A1844" w:rsidRPr="00BF2633" w14:paraId="1334041F" w14:textId="77777777" w:rsidTr="00632C21">
        <w:trPr>
          <w:jc w:val="center"/>
        </w:trPr>
        <w:tc>
          <w:tcPr>
            <w:tcW w:w="1123" w:type="dxa"/>
            <w:shd w:val="clear" w:color="auto" w:fill="auto"/>
          </w:tcPr>
          <w:p w14:paraId="23563A8F" w14:textId="77777777" w:rsidR="008A1844" w:rsidRPr="00BF2633" w:rsidRDefault="008A1844" w:rsidP="008A1844">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359566C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14A0F11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8A1844" w:rsidRPr="00BF2633" w:rsidRDefault="008A1844" w:rsidP="008A1844">
            <w:pPr>
              <w:pStyle w:val="TAL"/>
              <w:keepNext w:val="0"/>
              <w:keepLines w:val="0"/>
              <w:rPr>
                <w:sz w:val="16"/>
                <w:szCs w:val="16"/>
                <w:lang w:val="en-GB" w:eastAsia="zh-CN"/>
              </w:rPr>
            </w:pPr>
          </w:p>
        </w:tc>
        <w:tc>
          <w:tcPr>
            <w:tcW w:w="1274" w:type="dxa"/>
          </w:tcPr>
          <w:p w14:paraId="2B9E26DA" w14:textId="77777777" w:rsidR="008A1844" w:rsidRPr="00BF2633" w:rsidRDefault="008A1844" w:rsidP="008A1844">
            <w:pPr>
              <w:pStyle w:val="TAL"/>
              <w:keepNext w:val="0"/>
              <w:keepLines w:val="0"/>
              <w:rPr>
                <w:sz w:val="16"/>
                <w:szCs w:val="16"/>
                <w:lang w:val="en-GB"/>
              </w:rPr>
            </w:pPr>
          </w:p>
        </w:tc>
        <w:tc>
          <w:tcPr>
            <w:tcW w:w="1554" w:type="dxa"/>
          </w:tcPr>
          <w:p w14:paraId="6D4535F6" w14:textId="77777777" w:rsidR="008A1844" w:rsidRPr="00BF2633" w:rsidRDefault="008A1844" w:rsidP="008A1844">
            <w:pPr>
              <w:pStyle w:val="TAL"/>
              <w:keepNext w:val="0"/>
              <w:keepLines w:val="0"/>
              <w:rPr>
                <w:sz w:val="16"/>
                <w:szCs w:val="16"/>
                <w:lang w:val="en-GB"/>
              </w:rPr>
            </w:pPr>
          </w:p>
        </w:tc>
      </w:tr>
      <w:tr w:rsidR="008A1844" w:rsidRPr="00BF2633" w14:paraId="730358DB" w14:textId="77777777" w:rsidTr="00632C21">
        <w:trPr>
          <w:jc w:val="center"/>
        </w:trPr>
        <w:tc>
          <w:tcPr>
            <w:tcW w:w="1123" w:type="dxa"/>
            <w:shd w:val="clear" w:color="auto" w:fill="auto"/>
          </w:tcPr>
          <w:p w14:paraId="4D8EE683" w14:textId="77777777" w:rsidR="008A1844" w:rsidRPr="00BF2633" w:rsidRDefault="008A1844" w:rsidP="008A1844">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48BC20A8"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66109DAE"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8A1844" w:rsidRPr="00BF2633" w:rsidRDefault="008A1844" w:rsidP="008A1844">
            <w:pPr>
              <w:pStyle w:val="TAL"/>
              <w:keepNext w:val="0"/>
              <w:keepLines w:val="0"/>
              <w:rPr>
                <w:sz w:val="16"/>
                <w:szCs w:val="16"/>
                <w:lang w:val="en-GB" w:eastAsia="zh-CN"/>
              </w:rPr>
            </w:pPr>
          </w:p>
        </w:tc>
        <w:tc>
          <w:tcPr>
            <w:tcW w:w="1274" w:type="dxa"/>
          </w:tcPr>
          <w:p w14:paraId="4F0960B2" w14:textId="77777777" w:rsidR="008A1844" w:rsidRPr="00BF2633" w:rsidRDefault="008A1844" w:rsidP="008A1844">
            <w:pPr>
              <w:pStyle w:val="TAL"/>
              <w:keepNext w:val="0"/>
              <w:keepLines w:val="0"/>
              <w:rPr>
                <w:sz w:val="16"/>
                <w:szCs w:val="16"/>
                <w:lang w:val="en-GB"/>
              </w:rPr>
            </w:pPr>
          </w:p>
        </w:tc>
        <w:tc>
          <w:tcPr>
            <w:tcW w:w="1554" w:type="dxa"/>
          </w:tcPr>
          <w:p w14:paraId="35CF768A" w14:textId="77777777" w:rsidR="008A1844" w:rsidRPr="00BF2633" w:rsidRDefault="008A1844" w:rsidP="008A1844">
            <w:pPr>
              <w:pStyle w:val="TAL"/>
              <w:keepNext w:val="0"/>
              <w:keepLines w:val="0"/>
              <w:rPr>
                <w:sz w:val="16"/>
                <w:szCs w:val="16"/>
                <w:lang w:val="en-GB"/>
              </w:rPr>
            </w:pPr>
          </w:p>
        </w:tc>
      </w:tr>
      <w:tr w:rsidR="008A1844" w:rsidRPr="00BF2633" w14:paraId="767B5A78" w14:textId="77777777" w:rsidTr="00632C21">
        <w:trPr>
          <w:jc w:val="center"/>
        </w:trPr>
        <w:tc>
          <w:tcPr>
            <w:tcW w:w="1123" w:type="dxa"/>
            <w:shd w:val="clear" w:color="auto" w:fill="auto"/>
          </w:tcPr>
          <w:p w14:paraId="6274C9C2" w14:textId="77777777" w:rsidR="008A1844" w:rsidRPr="00BF2633" w:rsidRDefault="008A1844" w:rsidP="008A1844">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3D0C9E6"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8A1844" w:rsidRPr="00BF2633" w:rsidRDefault="008A1844" w:rsidP="008A1844">
            <w:pPr>
              <w:pStyle w:val="TAL"/>
              <w:keepNext w:val="0"/>
              <w:keepLines w:val="0"/>
              <w:rPr>
                <w:sz w:val="16"/>
                <w:szCs w:val="16"/>
                <w:lang w:val="en-GB" w:eastAsia="zh-CN"/>
              </w:rPr>
            </w:pPr>
          </w:p>
        </w:tc>
        <w:tc>
          <w:tcPr>
            <w:tcW w:w="1274" w:type="dxa"/>
          </w:tcPr>
          <w:p w14:paraId="0F5CA7B6" w14:textId="77777777" w:rsidR="008A1844" w:rsidRPr="00BF2633" w:rsidRDefault="008A1844" w:rsidP="008A1844">
            <w:pPr>
              <w:pStyle w:val="TAL"/>
              <w:keepNext w:val="0"/>
              <w:keepLines w:val="0"/>
              <w:rPr>
                <w:sz w:val="16"/>
                <w:szCs w:val="16"/>
                <w:lang w:val="en-GB"/>
              </w:rPr>
            </w:pPr>
          </w:p>
        </w:tc>
        <w:tc>
          <w:tcPr>
            <w:tcW w:w="1554" w:type="dxa"/>
          </w:tcPr>
          <w:p w14:paraId="709A9CB9" w14:textId="77777777" w:rsidR="008A1844" w:rsidRPr="00BF2633" w:rsidRDefault="008A1844" w:rsidP="008A1844">
            <w:pPr>
              <w:pStyle w:val="TAL"/>
              <w:keepNext w:val="0"/>
              <w:keepLines w:val="0"/>
              <w:rPr>
                <w:sz w:val="16"/>
                <w:szCs w:val="16"/>
                <w:lang w:val="en-GB"/>
              </w:rPr>
            </w:pPr>
          </w:p>
        </w:tc>
      </w:tr>
      <w:tr w:rsidR="008A1844" w:rsidRPr="00BF2633" w14:paraId="7CB9347F" w14:textId="77777777" w:rsidTr="00632C21">
        <w:trPr>
          <w:jc w:val="center"/>
        </w:trPr>
        <w:tc>
          <w:tcPr>
            <w:tcW w:w="1123" w:type="dxa"/>
            <w:shd w:val="clear" w:color="auto" w:fill="auto"/>
          </w:tcPr>
          <w:p w14:paraId="754A91C5" w14:textId="77777777" w:rsidR="008A1844" w:rsidRPr="00BF2633" w:rsidRDefault="008A1844" w:rsidP="008A1844">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C50136C"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8A1844" w:rsidRPr="00BF2633" w:rsidRDefault="008A1844" w:rsidP="008A1844">
            <w:pPr>
              <w:pStyle w:val="TAL"/>
              <w:keepNext w:val="0"/>
              <w:keepLines w:val="0"/>
              <w:rPr>
                <w:sz w:val="16"/>
                <w:szCs w:val="16"/>
                <w:lang w:val="en-GB" w:eastAsia="zh-CN"/>
              </w:rPr>
            </w:pPr>
          </w:p>
        </w:tc>
        <w:tc>
          <w:tcPr>
            <w:tcW w:w="1274" w:type="dxa"/>
          </w:tcPr>
          <w:p w14:paraId="314C84C7" w14:textId="77777777" w:rsidR="008A1844" w:rsidRPr="00BF2633" w:rsidRDefault="008A1844" w:rsidP="008A1844">
            <w:pPr>
              <w:pStyle w:val="TAL"/>
              <w:keepNext w:val="0"/>
              <w:keepLines w:val="0"/>
              <w:rPr>
                <w:sz w:val="16"/>
                <w:szCs w:val="16"/>
                <w:lang w:val="en-GB"/>
              </w:rPr>
            </w:pPr>
          </w:p>
        </w:tc>
        <w:tc>
          <w:tcPr>
            <w:tcW w:w="1554" w:type="dxa"/>
          </w:tcPr>
          <w:p w14:paraId="5F8E9A10" w14:textId="77777777" w:rsidR="008A1844" w:rsidRPr="00BF2633" w:rsidRDefault="008A1844" w:rsidP="008A1844">
            <w:pPr>
              <w:pStyle w:val="TAL"/>
              <w:keepNext w:val="0"/>
              <w:keepLines w:val="0"/>
              <w:rPr>
                <w:sz w:val="16"/>
                <w:szCs w:val="16"/>
                <w:lang w:val="en-GB"/>
              </w:rPr>
            </w:pPr>
          </w:p>
        </w:tc>
      </w:tr>
      <w:tr w:rsidR="008A1844" w:rsidRPr="00BF2633" w14:paraId="59111738" w14:textId="77777777" w:rsidTr="00632C21">
        <w:trPr>
          <w:jc w:val="center"/>
        </w:trPr>
        <w:tc>
          <w:tcPr>
            <w:tcW w:w="1123" w:type="dxa"/>
            <w:shd w:val="clear" w:color="auto" w:fill="auto"/>
          </w:tcPr>
          <w:p w14:paraId="681FE06C" w14:textId="77777777" w:rsidR="008A1844" w:rsidRPr="00BF2633" w:rsidRDefault="008A1844" w:rsidP="008A1844">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718176C"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8A1844" w:rsidRPr="00BF2633" w:rsidRDefault="008A1844" w:rsidP="008A1844">
            <w:pPr>
              <w:pStyle w:val="TAL"/>
              <w:keepNext w:val="0"/>
              <w:keepLines w:val="0"/>
              <w:rPr>
                <w:sz w:val="16"/>
                <w:szCs w:val="16"/>
                <w:lang w:val="en-GB" w:eastAsia="zh-CN"/>
              </w:rPr>
            </w:pPr>
          </w:p>
        </w:tc>
        <w:tc>
          <w:tcPr>
            <w:tcW w:w="1274" w:type="dxa"/>
          </w:tcPr>
          <w:p w14:paraId="3A4102EB" w14:textId="77777777" w:rsidR="008A1844" w:rsidRPr="00BF2633" w:rsidRDefault="008A1844" w:rsidP="008A1844">
            <w:pPr>
              <w:pStyle w:val="TAL"/>
              <w:keepNext w:val="0"/>
              <w:keepLines w:val="0"/>
              <w:rPr>
                <w:sz w:val="16"/>
                <w:szCs w:val="16"/>
                <w:lang w:val="en-GB"/>
              </w:rPr>
            </w:pPr>
          </w:p>
        </w:tc>
        <w:tc>
          <w:tcPr>
            <w:tcW w:w="1554" w:type="dxa"/>
          </w:tcPr>
          <w:p w14:paraId="6B19D519" w14:textId="77777777" w:rsidR="008A1844" w:rsidRPr="00BF2633" w:rsidRDefault="008A1844" w:rsidP="008A1844">
            <w:pPr>
              <w:pStyle w:val="TAL"/>
              <w:keepNext w:val="0"/>
              <w:keepLines w:val="0"/>
              <w:rPr>
                <w:sz w:val="16"/>
                <w:szCs w:val="16"/>
                <w:lang w:val="en-GB"/>
              </w:rPr>
            </w:pPr>
          </w:p>
        </w:tc>
      </w:tr>
      <w:tr w:rsidR="008A1844" w:rsidRPr="00BF2633" w14:paraId="5738B4D5" w14:textId="77777777" w:rsidTr="00632C21">
        <w:trPr>
          <w:jc w:val="center"/>
        </w:trPr>
        <w:tc>
          <w:tcPr>
            <w:tcW w:w="1123" w:type="dxa"/>
            <w:shd w:val="clear" w:color="auto" w:fill="auto"/>
          </w:tcPr>
          <w:p w14:paraId="7FB491FC" w14:textId="77777777" w:rsidR="008A1844" w:rsidRPr="00BF2633" w:rsidRDefault="008A1844" w:rsidP="008A1844">
            <w:pPr>
              <w:pStyle w:val="TAL"/>
              <w:keepNext w:val="0"/>
              <w:keepLines w:val="0"/>
              <w:rPr>
                <w:sz w:val="16"/>
                <w:szCs w:val="16"/>
                <w:lang w:val="en-GB"/>
              </w:rPr>
            </w:pPr>
            <w:r w:rsidRPr="00BF2633">
              <w:rPr>
                <w:sz w:val="16"/>
                <w:szCs w:val="16"/>
                <w:lang w:val="en-GB"/>
              </w:rPr>
              <w:t>7.1.12</w:t>
            </w:r>
          </w:p>
        </w:tc>
        <w:tc>
          <w:tcPr>
            <w:tcW w:w="3652" w:type="dxa"/>
            <w:tcBorders>
              <w:top w:val="single" w:sz="4" w:space="0" w:color="auto"/>
              <w:bottom w:val="single" w:sz="4" w:space="0" w:color="auto"/>
            </w:tcBorders>
            <w:shd w:val="clear" w:color="auto" w:fill="auto"/>
          </w:tcPr>
          <w:p w14:paraId="4D517E29"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253DD2E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8A1844" w:rsidRPr="00BF2633" w:rsidRDefault="008A1844" w:rsidP="008A1844">
            <w:pPr>
              <w:pStyle w:val="TAL"/>
              <w:keepNext w:val="0"/>
              <w:keepLines w:val="0"/>
              <w:rPr>
                <w:sz w:val="16"/>
                <w:szCs w:val="16"/>
                <w:lang w:val="en-GB" w:eastAsia="zh-CN"/>
              </w:rPr>
            </w:pPr>
          </w:p>
        </w:tc>
        <w:tc>
          <w:tcPr>
            <w:tcW w:w="1274" w:type="dxa"/>
          </w:tcPr>
          <w:p w14:paraId="1871EC76" w14:textId="77777777" w:rsidR="008A1844" w:rsidRPr="00BF2633" w:rsidRDefault="008A1844" w:rsidP="008A1844">
            <w:pPr>
              <w:pStyle w:val="TAL"/>
              <w:keepNext w:val="0"/>
              <w:keepLines w:val="0"/>
              <w:rPr>
                <w:sz w:val="16"/>
                <w:szCs w:val="16"/>
                <w:lang w:val="en-GB"/>
              </w:rPr>
            </w:pPr>
          </w:p>
        </w:tc>
        <w:tc>
          <w:tcPr>
            <w:tcW w:w="1554" w:type="dxa"/>
          </w:tcPr>
          <w:p w14:paraId="658916B3" w14:textId="77777777" w:rsidR="008A1844" w:rsidRPr="00BF2633" w:rsidRDefault="008A1844" w:rsidP="008A1844">
            <w:pPr>
              <w:pStyle w:val="TAL"/>
              <w:keepNext w:val="0"/>
              <w:keepLines w:val="0"/>
              <w:rPr>
                <w:sz w:val="16"/>
                <w:szCs w:val="16"/>
                <w:lang w:val="en-GB"/>
              </w:rPr>
            </w:pPr>
          </w:p>
        </w:tc>
      </w:tr>
      <w:tr w:rsidR="008A1844" w:rsidRPr="00BF2633" w14:paraId="708F57B5" w14:textId="77777777" w:rsidTr="00632C21">
        <w:trPr>
          <w:jc w:val="center"/>
        </w:trPr>
        <w:tc>
          <w:tcPr>
            <w:tcW w:w="1123" w:type="dxa"/>
            <w:shd w:val="clear" w:color="auto" w:fill="auto"/>
          </w:tcPr>
          <w:p w14:paraId="357E271F" w14:textId="77777777" w:rsidR="008A1844" w:rsidRPr="00BF2633" w:rsidRDefault="008A1844" w:rsidP="008A1844">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77777777" w:rsidR="008A1844" w:rsidRPr="00BF2633" w:rsidRDefault="008A1844" w:rsidP="008A1844">
            <w:pPr>
              <w:pStyle w:val="TAL"/>
              <w:keepNext w:val="0"/>
              <w:keepLines w:val="0"/>
              <w:rPr>
                <w:sz w:val="16"/>
                <w:szCs w:val="16"/>
                <w:lang w:val="en-GB"/>
              </w:rPr>
            </w:pPr>
            <w:r w:rsidRPr="00BF2633">
              <w:rPr>
                <w:sz w:val="16"/>
                <w:szCs w:val="16"/>
                <w:lang w:val="en-GB"/>
              </w:rPr>
              <w:t xml:space="preserve">MCPTT / Off-network / Group Call / Broadcast Group Call / MCPTT User Ack Required / </w:t>
            </w:r>
            <w:r w:rsidRPr="00BF2633">
              <w:rPr>
                <w:sz w:val="16"/>
                <w:szCs w:val="16"/>
                <w:lang w:val="en-GB"/>
              </w:rPr>
              <w:lastRenderedPageBreak/>
              <w:t>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lastRenderedPageBreak/>
              <w:t>Rel-13</w:t>
            </w:r>
          </w:p>
        </w:tc>
        <w:tc>
          <w:tcPr>
            <w:tcW w:w="1054" w:type="dxa"/>
            <w:tcBorders>
              <w:top w:val="single" w:sz="4" w:space="0" w:color="auto"/>
              <w:bottom w:val="single" w:sz="4" w:space="0" w:color="auto"/>
            </w:tcBorders>
            <w:shd w:val="clear" w:color="auto" w:fill="auto"/>
          </w:tcPr>
          <w:p w14:paraId="2EA70405"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5A4DEC77"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8A1844" w:rsidRPr="00BF2633" w:rsidRDefault="008A1844" w:rsidP="008A1844">
            <w:pPr>
              <w:pStyle w:val="TAL"/>
              <w:keepNext w:val="0"/>
              <w:keepLines w:val="0"/>
              <w:rPr>
                <w:sz w:val="16"/>
                <w:szCs w:val="16"/>
                <w:lang w:val="en-GB" w:eastAsia="zh-CN"/>
              </w:rPr>
            </w:pPr>
          </w:p>
        </w:tc>
        <w:tc>
          <w:tcPr>
            <w:tcW w:w="1274" w:type="dxa"/>
          </w:tcPr>
          <w:p w14:paraId="0A4AED28" w14:textId="77777777" w:rsidR="008A1844" w:rsidRPr="00BF2633" w:rsidRDefault="008A1844" w:rsidP="008A1844">
            <w:pPr>
              <w:pStyle w:val="TAL"/>
              <w:keepNext w:val="0"/>
              <w:keepLines w:val="0"/>
              <w:rPr>
                <w:sz w:val="16"/>
                <w:szCs w:val="16"/>
                <w:lang w:val="en-GB"/>
              </w:rPr>
            </w:pPr>
          </w:p>
        </w:tc>
        <w:tc>
          <w:tcPr>
            <w:tcW w:w="1554" w:type="dxa"/>
          </w:tcPr>
          <w:p w14:paraId="7778CE4D" w14:textId="77777777" w:rsidR="008A1844" w:rsidRPr="00BF2633" w:rsidRDefault="008A1844" w:rsidP="008A1844">
            <w:pPr>
              <w:pStyle w:val="TAL"/>
              <w:keepNext w:val="0"/>
              <w:keepLines w:val="0"/>
              <w:rPr>
                <w:sz w:val="16"/>
                <w:szCs w:val="16"/>
                <w:lang w:val="en-GB"/>
              </w:rPr>
            </w:pPr>
          </w:p>
        </w:tc>
      </w:tr>
      <w:tr w:rsidR="008A1844" w:rsidRPr="00BF2633" w14:paraId="35AE3972" w14:textId="77777777" w:rsidTr="00632C21">
        <w:trPr>
          <w:jc w:val="center"/>
        </w:trPr>
        <w:tc>
          <w:tcPr>
            <w:tcW w:w="1123" w:type="dxa"/>
            <w:shd w:val="clear" w:color="auto" w:fill="F2F2F2"/>
          </w:tcPr>
          <w:p w14:paraId="46249EC8" w14:textId="77777777" w:rsidR="008A1844" w:rsidRPr="00BF2633" w:rsidRDefault="008A1844" w:rsidP="008A1844">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77777777" w:rsidR="008A1844" w:rsidRPr="00BF2633" w:rsidRDefault="008A1844" w:rsidP="008A1844">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8A1844" w:rsidRPr="00BF2633" w:rsidRDefault="008A1844" w:rsidP="008A1844">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8A1844" w:rsidRPr="00BF2633" w:rsidRDefault="008A1844" w:rsidP="008A1844">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8A1844" w:rsidRPr="00BF2633" w:rsidRDefault="008A1844" w:rsidP="008A1844">
            <w:pPr>
              <w:pStyle w:val="TAL"/>
              <w:keepNext w:val="0"/>
              <w:keepLines w:val="0"/>
              <w:rPr>
                <w:b/>
                <w:sz w:val="16"/>
                <w:szCs w:val="16"/>
                <w:lang w:val="en-GB"/>
              </w:rPr>
            </w:pPr>
          </w:p>
        </w:tc>
        <w:tc>
          <w:tcPr>
            <w:tcW w:w="1409" w:type="dxa"/>
            <w:shd w:val="clear" w:color="auto" w:fill="F2F2F2"/>
          </w:tcPr>
          <w:p w14:paraId="3E9D885E" w14:textId="77777777" w:rsidR="008A1844" w:rsidRPr="00BF2633" w:rsidRDefault="008A1844" w:rsidP="008A1844">
            <w:pPr>
              <w:pStyle w:val="TAL"/>
              <w:keepNext w:val="0"/>
              <w:keepLines w:val="0"/>
              <w:rPr>
                <w:b/>
                <w:sz w:val="16"/>
                <w:szCs w:val="16"/>
                <w:lang w:val="en-GB" w:eastAsia="zh-CN"/>
              </w:rPr>
            </w:pPr>
          </w:p>
        </w:tc>
        <w:tc>
          <w:tcPr>
            <w:tcW w:w="1274" w:type="dxa"/>
            <w:shd w:val="clear" w:color="auto" w:fill="F2F2F2"/>
          </w:tcPr>
          <w:p w14:paraId="3C856301" w14:textId="77777777" w:rsidR="008A1844" w:rsidRPr="00BF2633" w:rsidRDefault="008A1844" w:rsidP="008A1844">
            <w:pPr>
              <w:pStyle w:val="TAL"/>
              <w:keepNext w:val="0"/>
              <w:keepLines w:val="0"/>
              <w:rPr>
                <w:b/>
                <w:sz w:val="16"/>
                <w:szCs w:val="16"/>
                <w:lang w:val="en-GB"/>
              </w:rPr>
            </w:pPr>
          </w:p>
        </w:tc>
        <w:tc>
          <w:tcPr>
            <w:tcW w:w="1554" w:type="dxa"/>
            <w:shd w:val="clear" w:color="auto" w:fill="F2F2F2"/>
          </w:tcPr>
          <w:p w14:paraId="6433E392" w14:textId="77777777" w:rsidR="008A1844" w:rsidRPr="00BF2633" w:rsidRDefault="008A1844" w:rsidP="008A1844">
            <w:pPr>
              <w:pStyle w:val="TAL"/>
              <w:keepNext w:val="0"/>
              <w:keepLines w:val="0"/>
              <w:rPr>
                <w:b/>
                <w:sz w:val="16"/>
                <w:szCs w:val="16"/>
                <w:lang w:val="en-GB"/>
              </w:rPr>
            </w:pPr>
          </w:p>
        </w:tc>
      </w:tr>
      <w:tr w:rsidR="008A1844" w:rsidRPr="00BF2633" w14:paraId="57218EFA" w14:textId="77777777" w:rsidTr="00632C21">
        <w:trPr>
          <w:jc w:val="center"/>
        </w:trPr>
        <w:tc>
          <w:tcPr>
            <w:tcW w:w="1123" w:type="dxa"/>
            <w:shd w:val="clear" w:color="auto" w:fill="auto"/>
          </w:tcPr>
          <w:p w14:paraId="77DEA958" w14:textId="77777777" w:rsidR="008A1844" w:rsidRPr="00BF2633" w:rsidRDefault="008A1844" w:rsidP="008A1844">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6F1AA19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3E0FE70A"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8A1844" w:rsidRPr="00BF2633" w:rsidRDefault="008A1844" w:rsidP="008A1844">
            <w:pPr>
              <w:pStyle w:val="TAL"/>
              <w:keepNext w:val="0"/>
              <w:keepLines w:val="0"/>
              <w:rPr>
                <w:sz w:val="16"/>
                <w:szCs w:val="16"/>
                <w:lang w:val="en-GB" w:eastAsia="zh-CN"/>
              </w:rPr>
            </w:pPr>
          </w:p>
        </w:tc>
        <w:tc>
          <w:tcPr>
            <w:tcW w:w="1274" w:type="dxa"/>
          </w:tcPr>
          <w:p w14:paraId="633C147D" w14:textId="77777777" w:rsidR="008A1844" w:rsidRPr="00BF2633" w:rsidRDefault="008A1844" w:rsidP="008A1844">
            <w:pPr>
              <w:pStyle w:val="TAL"/>
              <w:keepNext w:val="0"/>
              <w:keepLines w:val="0"/>
              <w:rPr>
                <w:sz w:val="16"/>
                <w:szCs w:val="16"/>
                <w:lang w:val="en-GB"/>
              </w:rPr>
            </w:pPr>
          </w:p>
        </w:tc>
        <w:tc>
          <w:tcPr>
            <w:tcW w:w="1554" w:type="dxa"/>
          </w:tcPr>
          <w:p w14:paraId="12EADCB4" w14:textId="77777777" w:rsidR="008A1844" w:rsidRPr="00BF2633" w:rsidRDefault="008A1844" w:rsidP="008A1844">
            <w:pPr>
              <w:pStyle w:val="TAL"/>
              <w:keepNext w:val="0"/>
              <w:keepLines w:val="0"/>
              <w:rPr>
                <w:sz w:val="16"/>
                <w:szCs w:val="16"/>
                <w:lang w:val="en-GB"/>
              </w:rPr>
            </w:pPr>
          </w:p>
        </w:tc>
      </w:tr>
      <w:tr w:rsidR="008A1844" w:rsidRPr="00BF2633" w14:paraId="054215FE" w14:textId="77777777" w:rsidTr="00632C21">
        <w:trPr>
          <w:jc w:val="center"/>
        </w:trPr>
        <w:tc>
          <w:tcPr>
            <w:tcW w:w="1123" w:type="dxa"/>
            <w:shd w:val="clear" w:color="auto" w:fill="auto"/>
          </w:tcPr>
          <w:p w14:paraId="3D76DF64" w14:textId="77777777" w:rsidR="008A1844" w:rsidRPr="00BF2633" w:rsidRDefault="008A1844" w:rsidP="008A1844">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7CE34D2B"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56F5216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8A1844" w:rsidRPr="00BF2633" w:rsidRDefault="008A1844" w:rsidP="008A1844">
            <w:pPr>
              <w:pStyle w:val="TAL"/>
              <w:keepNext w:val="0"/>
              <w:keepLines w:val="0"/>
              <w:rPr>
                <w:sz w:val="16"/>
                <w:szCs w:val="16"/>
                <w:lang w:val="en-GB" w:eastAsia="zh-CN"/>
              </w:rPr>
            </w:pPr>
          </w:p>
        </w:tc>
        <w:tc>
          <w:tcPr>
            <w:tcW w:w="1274" w:type="dxa"/>
          </w:tcPr>
          <w:p w14:paraId="0DBB0AEF" w14:textId="77777777" w:rsidR="008A1844" w:rsidRPr="00BF2633" w:rsidRDefault="008A1844" w:rsidP="008A1844">
            <w:pPr>
              <w:pStyle w:val="TAL"/>
              <w:keepNext w:val="0"/>
              <w:keepLines w:val="0"/>
              <w:rPr>
                <w:sz w:val="16"/>
                <w:szCs w:val="16"/>
                <w:lang w:val="en-GB"/>
              </w:rPr>
            </w:pPr>
          </w:p>
        </w:tc>
        <w:tc>
          <w:tcPr>
            <w:tcW w:w="1554" w:type="dxa"/>
          </w:tcPr>
          <w:p w14:paraId="5B9F31B0" w14:textId="77777777" w:rsidR="008A1844" w:rsidRPr="00BF2633" w:rsidRDefault="008A1844" w:rsidP="008A1844">
            <w:pPr>
              <w:pStyle w:val="TAL"/>
              <w:keepNext w:val="0"/>
              <w:keepLines w:val="0"/>
              <w:rPr>
                <w:sz w:val="16"/>
                <w:szCs w:val="16"/>
                <w:lang w:val="en-GB"/>
              </w:rPr>
            </w:pPr>
          </w:p>
        </w:tc>
      </w:tr>
      <w:tr w:rsidR="008A1844" w:rsidRPr="00BF2633" w14:paraId="0E0C4B73" w14:textId="77777777" w:rsidTr="00632C21">
        <w:trPr>
          <w:jc w:val="center"/>
        </w:trPr>
        <w:tc>
          <w:tcPr>
            <w:tcW w:w="1123" w:type="dxa"/>
            <w:shd w:val="clear" w:color="auto" w:fill="auto"/>
          </w:tcPr>
          <w:p w14:paraId="535257B6" w14:textId="77777777" w:rsidR="008A1844" w:rsidRPr="00BF2633" w:rsidRDefault="008A1844" w:rsidP="008A1844">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079EC10A"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8A1844" w:rsidRPr="00BF2633" w:rsidRDefault="008A1844" w:rsidP="008A1844">
            <w:pPr>
              <w:pStyle w:val="TAL"/>
              <w:keepNext w:val="0"/>
              <w:keepLines w:val="0"/>
              <w:rPr>
                <w:sz w:val="16"/>
                <w:szCs w:val="16"/>
                <w:lang w:val="en-GB" w:eastAsia="zh-CN"/>
              </w:rPr>
            </w:pPr>
          </w:p>
        </w:tc>
        <w:tc>
          <w:tcPr>
            <w:tcW w:w="1274" w:type="dxa"/>
          </w:tcPr>
          <w:p w14:paraId="38222889" w14:textId="77777777" w:rsidR="008A1844" w:rsidRPr="00BF2633" w:rsidRDefault="008A1844" w:rsidP="008A1844">
            <w:pPr>
              <w:pStyle w:val="TAL"/>
              <w:keepNext w:val="0"/>
              <w:keepLines w:val="0"/>
              <w:rPr>
                <w:sz w:val="16"/>
                <w:szCs w:val="16"/>
                <w:lang w:val="en-GB"/>
              </w:rPr>
            </w:pPr>
          </w:p>
        </w:tc>
        <w:tc>
          <w:tcPr>
            <w:tcW w:w="1554" w:type="dxa"/>
          </w:tcPr>
          <w:p w14:paraId="1179F081" w14:textId="77777777" w:rsidR="008A1844" w:rsidRPr="00BF2633" w:rsidRDefault="008A1844" w:rsidP="008A1844">
            <w:pPr>
              <w:pStyle w:val="TAL"/>
              <w:keepNext w:val="0"/>
              <w:keepLines w:val="0"/>
              <w:rPr>
                <w:sz w:val="16"/>
                <w:szCs w:val="16"/>
                <w:lang w:val="en-GB"/>
              </w:rPr>
            </w:pPr>
          </w:p>
        </w:tc>
      </w:tr>
      <w:tr w:rsidR="008A1844" w:rsidRPr="00BF2633" w14:paraId="340A7E84" w14:textId="77777777" w:rsidTr="00632C21">
        <w:trPr>
          <w:jc w:val="center"/>
        </w:trPr>
        <w:tc>
          <w:tcPr>
            <w:tcW w:w="1123" w:type="dxa"/>
            <w:shd w:val="clear" w:color="auto" w:fill="auto"/>
          </w:tcPr>
          <w:p w14:paraId="08B7324E" w14:textId="77777777" w:rsidR="008A1844" w:rsidRPr="00BF2633" w:rsidRDefault="008A1844" w:rsidP="008A1844">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19F2E9F8"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8A1844" w:rsidRPr="00BF2633" w:rsidRDefault="008A1844" w:rsidP="008A1844">
            <w:pPr>
              <w:pStyle w:val="TAL"/>
              <w:keepNext w:val="0"/>
              <w:keepLines w:val="0"/>
              <w:rPr>
                <w:sz w:val="16"/>
                <w:szCs w:val="16"/>
                <w:lang w:val="en-GB" w:eastAsia="zh-CN"/>
              </w:rPr>
            </w:pPr>
          </w:p>
        </w:tc>
        <w:tc>
          <w:tcPr>
            <w:tcW w:w="1274" w:type="dxa"/>
          </w:tcPr>
          <w:p w14:paraId="6F3F130C" w14:textId="77777777" w:rsidR="008A1844" w:rsidRPr="00BF2633" w:rsidRDefault="008A1844" w:rsidP="008A1844">
            <w:pPr>
              <w:pStyle w:val="TAL"/>
              <w:keepNext w:val="0"/>
              <w:keepLines w:val="0"/>
              <w:rPr>
                <w:sz w:val="16"/>
                <w:szCs w:val="16"/>
                <w:lang w:val="en-GB"/>
              </w:rPr>
            </w:pPr>
          </w:p>
        </w:tc>
        <w:tc>
          <w:tcPr>
            <w:tcW w:w="1554" w:type="dxa"/>
          </w:tcPr>
          <w:p w14:paraId="61CA96DD" w14:textId="77777777" w:rsidR="008A1844" w:rsidRPr="00BF2633" w:rsidRDefault="008A1844" w:rsidP="008A1844">
            <w:pPr>
              <w:pStyle w:val="TAL"/>
              <w:keepNext w:val="0"/>
              <w:keepLines w:val="0"/>
              <w:rPr>
                <w:sz w:val="16"/>
                <w:szCs w:val="16"/>
                <w:lang w:val="en-GB"/>
              </w:rPr>
            </w:pPr>
          </w:p>
        </w:tc>
      </w:tr>
      <w:tr w:rsidR="008A1844" w:rsidRPr="00BF2633" w14:paraId="4C850EA6" w14:textId="77777777" w:rsidTr="00632C21">
        <w:trPr>
          <w:jc w:val="center"/>
        </w:trPr>
        <w:tc>
          <w:tcPr>
            <w:tcW w:w="1123" w:type="dxa"/>
            <w:shd w:val="clear" w:color="auto" w:fill="auto"/>
          </w:tcPr>
          <w:p w14:paraId="11A46CD1" w14:textId="77777777" w:rsidR="008A1844" w:rsidRPr="00BF2633" w:rsidRDefault="008A1844" w:rsidP="008A1844">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77777777" w:rsidR="008A1844" w:rsidRPr="00BF2633" w:rsidRDefault="008A1844" w:rsidP="008A1844">
            <w:pPr>
              <w:pStyle w:val="TAL"/>
              <w:keepNext w:val="0"/>
              <w:keepLines w:val="0"/>
              <w:rPr>
                <w:sz w:val="16"/>
                <w:szCs w:val="16"/>
                <w:lang w:val="en-GB"/>
              </w:rPr>
            </w:pPr>
            <w:r w:rsidRPr="00BF2633">
              <w:rPr>
                <w:sz w:val="16"/>
                <w:szCs w:val="16"/>
                <w:lang w:val="en-GB"/>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8A1844" w:rsidRPr="00BF2633" w:rsidRDefault="008A1844" w:rsidP="008A1844">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77777777" w:rsidR="008A1844" w:rsidRDefault="008A1844" w:rsidP="008A1844">
            <w:pPr>
              <w:pStyle w:val="TAL"/>
              <w:keepNext w:val="0"/>
              <w:keepLines w:val="0"/>
              <w:rPr>
                <w:sz w:val="16"/>
                <w:szCs w:val="16"/>
                <w:lang w:val="en-GB"/>
              </w:rPr>
            </w:pPr>
            <w:r w:rsidRPr="00BF2633">
              <w:rPr>
                <w:sz w:val="16"/>
                <w:szCs w:val="16"/>
                <w:lang w:val="en-GB"/>
              </w:rPr>
              <w:t>IUT is MCPTT Client</w:t>
            </w:r>
          </w:p>
          <w:p w14:paraId="7886A2AB" w14:textId="77777777" w:rsidR="008A1844" w:rsidRPr="00BF2633" w:rsidRDefault="008A1844" w:rsidP="008A1844">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8A1844" w:rsidRPr="00BF2633" w:rsidRDefault="008A1844" w:rsidP="008A1844">
            <w:pPr>
              <w:pStyle w:val="TAL"/>
              <w:keepNext w:val="0"/>
              <w:keepLines w:val="0"/>
              <w:rPr>
                <w:sz w:val="16"/>
                <w:szCs w:val="16"/>
                <w:lang w:val="en-GB" w:eastAsia="zh-CN"/>
              </w:rPr>
            </w:pPr>
          </w:p>
        </w:tc>
        <w:tc>
          <w:tcPr>
            <w:tcW w:w="1274" w:type="dxa"/>
          </w:tcPr>
          <w:p w14:paraId="160E97E9" w14:textId="77777777" w:rsidR="008A1844" w:rsidRPr="00BF2633" w:rsidRDefault="008A1844" w:rsidP="008A1844">
            <w:pPr>
              <w:pStyle w:val="TAL"/>
              <w:keepNext w:val="0"/>
              <w:keepLines w:val="0"/>
              <w:rPr>
                <w:sz w:val="16"/>
                <w:szCs w:val="16"/>
                <w:lang w:val="en-GB"/>
              </w:rPr>
            </w:pPr>
          </w:p>
        </w:tc>
        <w:tc>
          <w:tcPr>
            <w:tcW w:w="1554" w:type="dxa"/>
          </w:tcPr>
          <w:p w14:paraId="48E6778C" w14:textId="77777777" w:rsidR="008A1844" w:rsidRPr="00BF2633" w:rsidRDefault="008A1844" w:rsidP="008A1844">
            <w:pPr>
              <w:pStyle w:val="TAL"/>
              <w:keepNext w:val="0"/>
              <w:keepLines w:val="0"/>
              <w:rPr>
                <w:sz w:val="16"/>
                <w:szCs w:val="16"/>
                <w:lang w:val="en-GB"/>
              </w:rPr>
            </w:pPr>
          </w:p>
        </w:tc>
      </w:tr>
      <w:tr w:rsidR="008A1844" w:rsidRPr="00BF2633" w14:paraId="54983CF2" w14:textId="77777777" w:rsidTr="00632C21">
        <w:trPr>
          <w:jc w:val="center"/>
        </w:trPr>
        <w:tc>
          <w:tcPr>
            <w:tcW w:w="14377" w:type="dxa"/>
            <w:gridSpan w:val="8"/>
            <w:shd w:val="clear" w:color="auto" w:fill="auto"/>
          </w:tcPr>
          <w:p w14:paraId="278FD983" w14:textId="77777777" w:rsidR="008A1844" w:rsidRPr="00BF2633" w:rsidRDefault="008A1844" w:rsidP="008A1844">
            <w:pPr>
              <w:pStyle w:val="TAN"/>
            </w:pPr>
            <w:r>
              <w:t>NOTE</w:t>
            </w:r>
            <w:r>
              <w:rPr>
                <w:lang w:val="en-GB"/>
              </w:rPr>
              <w:t xml:space="preserve"> 1</w:t>
            </w:r>
            <w:r>
              <w:t>:</w:t>
            </w:r>
            <w:r>
              <w:tab/>
              <w:t xml:space="preserve">Due to lack of industry interest in deployment of the feature, RAN5 is not pursuing update of these TCs to comply with Rel-14 and they will not be used for TTCN development as part of the </w:t>
            </w:r>
            <w:r w:rsidRPr="005F4051">
              <w:t>TTCN-3 test suite which can be used for validating the conformance of MCS Clients compliant with the Rel-14 requirements</w:t>
            </w:r>
            <w:r>
              <w:t>. If these TCs may be considered for update and developed and used in future releases is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5A3F3F">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1B69BE99" w14:textId="77777777" w:rsidR="004066DA" w:rsidRDefault="004066DA" w:rsidP="004066DA">
      <w:pPr>
        <w:rPr>
          <w:rFonts w:ascii="Arial" w:hAnsi="Arial"/>
          <w:b/>
        </w:rPr>
      </w:pPr>
    </w:p>
    <w:p w14:paraId="5C487851" w14:textId="3FFA02AC" w:rsidR="001A0824" w:rsidRDefault="001A0824" w:rsidP="004066DA">
      <w:pPr>
        <w:rPr>
          <w:rFonts w:ascii="Arial" w:hAnsi="Arial"/>
          <w:b/>
        </w:rPr>
      </w:pPr>
      <w:r>
        <w:rPr>
          <w:rFonts w:ascii="Arial" w:hAnsi="Arial"/>
          <w:b/>
        </w:rPr>
        <w:t>…</w:t>
      </w:r>
    </w:p>
    <w:p w14:paraId="01676128" w14:textId="77777777" w:rsidR="001A0824" w:rsidRDefault="001A0824" w:rsidP="004066DA">
      <w:pPr>
        <w:rPr>
          <w:rFonts w:ascii="Arial" w:hAnsi="Arial"/>
          <w:b/>
        </w:rPr>
      </w:pPr>
    </w:p>
    <w:p w14:paraId="08B80C77" w14:textId="663B0623" w:rsidR="001A0824" w:rsidRPr="00BF2633" w:rsidRDefault="001A0824" w:rsidP="004066DA">
      <w:pPr>
        <w:sectPr w:rsidR="001A0824"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6292FF7A" w14:textId="77777777" w:rsidR="004066DA" w:rsidRPr="00BF2633" w:rsidRDefault="004066DA" w:rsidP="004066DA">
      <w:pPr>
        <w:pStyle w:val="Heading1"/>
      </w:pPr>
      <w:bookmarkStart w:id="4" w:name="_Toc27405408"/>
      <w:bookmarkStart w:id="5" w:name="_Toc51831957"/>
      <w:bookmarkStart w:id="6" w:name="_Toc68109177"/>
      <w:r w:rsidRPr="00BF2633">
        <w:lastRenderedPageBreak/>
        <w:t>A.4</w:t>
      </w:r>
      <w:r w:rsidRPr="00BF2633">
        <w:tab/>
        <w:t>ICS proforma tables</w:t>
      </w:r>
      <w:bookmarkEnd w:id="4"/>
      <w:bookmarkEnd w:id="5"/>
      <w:bookmarkEnd w:id="6"/>
    </w:p>
    <w:p w14:paraId="3C5FDAF7" w14:textId="77777777" w:rsidR="004066DA" w:rsidRPr="00BF2633" w:rsidRDefault="004066DA" w:rsidP="004066DA">
      <w:pPr>
        <w:pStyle w:val="Heading2"/>
        <w:rPr>
          <w:lang w:val="en-GB"/>
        </w:rPr>
      </w:pPr>
      <w:bookmarkStart w:id="7" w:name="_Toc27405409"/>
      <w:bookmarkStart w:id="8" w:name="_Toc51831958"/>
      <w:bookmarkStart w:id="9" w:name="_Toc68109178"/>
      <w:r w:rsidRPr="00BF2633">
        <w:rPr>
          <w:lang w:val="en-GB"/>
        </w:rPr>
        <w:t>A.4.1</w:t>
      </w:r>
      <w:r w:rsidRPr="00BF2633">
        <w:rPr>
          <w:lang w:val="en-GB"/>
        </w:rPr>
        <w:tab/>
        <w:t>Implementation Types</w:t>
      </w:r>
      <w:bookmarkEnd w:id="7"/>
      <w:bookmarkEnd w:id="8"/>
      <w:bookmarkEnd w:id="9"/>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proofErr w:type="spellStart"/>
            <w:r w:rsidRPr="00BF2633">
              <w:rPr>
                <w:lang w:val="en-GB"/>
              </w:rPr>
              <w:t>pc_</w:t>
            </w:r>
            <w:r w:rsidR="005021BC" w:rsidRPr="00BF2633">
              <w:rPr>
                <w:lang w:val="en-GB"/>
              </w:rPr>
              <w:t>MCPTT</w:t>
            </w:r>
            <w:r w:rsidR="005A4614" w:rsidRPr="00BF2633">
              <w:rPr>
                <w:lang w:val="en-GB"/>
              </w:rPr>
              <w:t>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155E3D2A" w14:textId="77777777" w:rsidR="004066DA" w:rsidRPr="00BF2633" w:rsidRDefault="004066DA" w:rsidP="00365C81">
            <w:pPr>
              <w:pStyle w:val="TAL"/>
              <w:rPr>
                <w:lang w:val="en-GB"/>
              </w:rPr>
            </w:pP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proofErr w:type="spellStart"/>
            <w:r w:rsidRPr="00BF2633">
              <w:rPr>
                <w:lang w:val="en-GB"/>
              </w:rPr>
              <w:t>pc_</w:t>
            </w:r>
            <w:r w:rsidR="005021BC" w:rsidRPr="00BF2633">
              <w:rPr>
                <w:lang w:val="en-GB"/>
              </w:rPr>
              <w:t>MCPTT</w:t>
            </w:r>
            <w:r w:rsidRPr="00BF2633">
              <w:rPr>
                <w:lang w:val="en-GB"/>
              </w:rPr>
              <w:t>Server</w:t>
            </w:r>
            <w:proofErr w:type="spellEnd"/>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E47AC0"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E47AC0" w:rsidRPr="00BF2633" w:rsidRDefault="00E47AC0" w:rsidP="005844A6">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E47AC0" w:rsidRPr="00BF2633" w:rsidRDefault="00E47AC0" w:rsidP="005844A6">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E47AC0" w:rsidRPr="00BF2633" w:rsidRDefault="00E47AC0" w:rsidP="005844A6">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E47AC0" w:rsidRPr="00BF2633" w:rsidRDefault="00E47AC0" w:rsidP="005844A6">
            <w:pPr>
              <w:pStyle w:val="TAL"/>
              <w:rPr>
                <w:lang w:val="en-GB"/>
              </w:rPr>
            </w:pPr>
            <w:proofErr w:type="spellStart"/>
            <w:r w:rsidRPr="00BF2633">
              <w:rPr>
                <w:lang w:val="en-GB"/>
              </w:rPr>
              <w:t>pc_MCVideoClient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098A2B23" w14:textId="77777777" w:rsidR="00E47AC0" w:rsidRPr="00BF2633" w:rsidRDefault="00E47AC0" w:rsidP="005844A6">
            <w:pPr>
              <w:pStyle w:val="TAL"/>
              <w:rPr>
                <w:lang w:val="en-GB"/>
              </w:rPr>
            </w:pPr>
          </w:p>
        </w:tc>
      </w:tr>
      <w:tr w:rsidR="00E47AC0"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E47AC0" w:rsidRPr="00BF2633" w:rsidRDefault="00E47AC0" w:rsidP="005844A6">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E47AC0" w:rsidRPr="00BF2633" w:rsidRDefault="00E47AC0" w:rsidP="005844A6">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E47AC0" w:rsidRPr="00BF2633" w:rsidRDefault="00E47AC0" w:rsidP="005844A6">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E47AC0" w:rsidRPr="00BF2633" w:rsidRDefault="00E47AC0" w:rsidP="005844A6">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E47AC0" w:rsidRPr="00BF2633" w:rsidRDefault="00E47AC0" w:rsidP="005844A6">
            <w:pPr>
              <w:pStyle w:val="TAL"/>
              <w:rPr>
                <w:lang w:val="en-GB"/>
              </w:rPr>
            </w:pPr>
            <w:proofErr w:type="spellStart"/>
            <w:r w:rsidRPr="00BF2633">
              <w:rPr>
                <w:lang w:val="en-GB"/>
              </w:rPr>
              <w:t>pc_MCDataClient</w:t>
            </w:r>
            <w:proofErr w:type="spellEnd"/>
          </w:p>
        </w:tc>
        <w:tc>
          <w:tcPr>
            <w:tcW w:w="2134" w:type="dxa"/>
            <w:tcBorders>
              <w:top w:val="single" w:sz="4" w:space="0" w:color="auto"/>
              <w:left w:val="single" w:sz="4" w:space="0" w:color="auto"/>
              <w:bottom w:val="single" w:sz="4" w:space="0" w:color="auto"/>
              <w:right w:val="single" w:sz="4" w:space="0" w:color="auto"/>
            </w:tcBorders>
          </w:tcPr>
          <w:p w14:paraId="4546B196" w14:textId="77777777" w:rsidR="00E47AC0" w:rsidRPr="00BF2633" w:rsidRDefault="00E47AC0" w:rsidP="005844A6">
            <w:pPr>
              <w:pStyle w:val="TAL"/>
              <w:rPr>
                <w:lang w:val="en-GB"/>
              </w:rPr>
            </w:pP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77777777" w:rsidR="00E47AC0" w:rsidRPr="00BF2633" w:rsidRDefault="00E47AC0" w:rsidP="00BF2633">
            <w:pPr>
              <w:pStyle w:val="TAN"/>
              <w:rPr>
                <w:lang w:val="en-GB"/>
              </w:rPr>
            </w:pPr>
            <w:r w:rsidRPr="00BF2633">
              <w:rPr>
                <w:lang w:val="en-GB"/>
              </w:rPr>
              <w:t>NOTE 1:</w:t>
            </w:r>
            <w:r w:rsidRPr="00BF2633">
              <w:rPr>
                <w:lang w:val="en-GB"/>
              </w:rPr>
              <w:tab/>
              <w:t xml:space="preserve">TS 23.179 [9] has been </w:t>
            </w:r>
            <w:proofErr w:type="spellStart"/>
            <w:r w:rsidRPr="00BF2633">
              <w:rPr>
                <w:lang w:val="en-GB"/>
              </w:rPr>
              <w:t>superseeded</w:t>
            </w:r>
            <w:proofErr w:type="spellEnd"/>
            <w:r w:rsidRPr="00BF2633">
              <w:rPr>
                <w:lang w:val="en-GB"/>
              </w:rPr>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10"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11" w:name="_Toc68109179"/>
      <w:r w:rsidRPr="00AF6F89">
        <w:t>A.4.2</w:t>
      </w:r>
      <w:r w:rsidRPr="00AF6F89">
        <w:tab/>
        <w:t>Additional information</w:t>
      </w:r>
      <w:bookmarkEnd w:id="11"/>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804FB7">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proofErr w:type="spellStart"/>
            <w:r w:rsidRPr="00AF6F89">
              <w:t>pc_MCX_KMS_RequestSecurity</w:t>
            </w:r>
            <w:proofErr w:type="spellEnd"/>
          </w:p>
        </w:tc>
        <w:tc>
          <w:tcPr>
            <w:tcW w:w="2348" w:type="dxa"/>
            <w:tcBorders>
              <w:top w:val="single" w:sz="4" w:space="0" w:color="auto"/>
              <w:left w:val="single" w:sz="4" w:space="0" w:color="auto"/>
              <w:bottom w:val="single" w:sz="4" w:space="0" w:color="auto"/>
              <w:right w:val="single" w:sz="4" w:space="0" w:color="auto"/>
            </w:tcBorders>
          </w:tcPr>
          <w:p w14:paraId="132FF3D6" w14:textId="77777777" w:rsidR="008A1844" w:rsidRPr="00AF6F89" w:rsidRDefault="008A1844" w:rsidP="00804FB7">
            <w:pPr>
              <w:pStyle w:val="TAL"/>
            </w:pPr>
            <w:r w:rsidRPr="00AF6F89">
              <w:t>UE applie</w:t>
            </w:r>
            <w:r w:rsidRPr="007879C6">
              <w:t>s</w:t>
            </w:r>
            <w:r w:rsidRPr="00AF6F89">
              <w:t xml:space="preserve"> KMS request security</w:t>
            </w:r>
          </w:p>
        </w:tc>
      </w:tr>
      <w:tr w:rsidR="008A1844" w:rsidRPr="00AF6F89" w14:paraId="254569B2"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proofErr w:type="spellStart"/>
            <w:r w:rsidRPr="00AF6F89">
              <w:t>pc_MCX_DisplayInfo</w:t>
            </w:r>
            <w:r w:rsidRPr="00632C21">
              <w:t>Emergency</w:t>
            </w:r>
            <w:r w:rsidRPr="00AF6F89">
              <w:t>Call</w:t>
            </w:r>
            <w:proofErr w:type="spellEnd"/>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804FB7">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proofErr w:type="spellStart"/>
            <w:r w:rsidRPr="00AF6F89">
              <w:t>pc_MCX_UserInitiatedPreestablishedSessionModification</w:t>
            </w:r>
            <w:proofErr w:type="spellEnd"/>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bl>
    <w:p w14:paraId="012CDE0E" w14:textId="593FF193" w:rsidR="008A1844" w:rsidRDefault="008A1844" w:rsidP="00616308"/>
    <w:p w14:paraId="390411CA" w14:textId="33E1B85F" w:rsidR="008E694D" w:rsidRPr="008E694D" w:rsidRDefault="008E694D" w:rsidP="008E694D">
      <w:pPr>
        <w:pStyle w:val="Heading3"/>
        <w:rPr>
          <w:noProof/>
          <w:color w:val="FF0000"/>
        </w:rPr>
      </w:pPr>
      <w:r w:rsidRPr="008E694D">
        <w:rPr>
          <w:noProof/>
          <w:color w:val="FF0000"/>
        </w:rPr>
        <w:t>&lt;</w:t>
      </w:r>
      <w:r>
        <w:rPr>
          <w:noProof/>
          <w:color w:val="FF0000"/>
          <w:lang w:val="en-US"/>
        </w:rPr>
        <w:t>END</w:t>
      </w:r>
      <w:bookmarkStart w:id="12" w:name="_GoBack"/>
      <w:bookmarkEnd w:id="12"/>
      <w:r w:rsidRPr="008E694D">
        <w:rPr>
          <w:noProof/>
          <w:color w:val="FF0000"/>
        </w:rPr>
        <w:t xml:space="preserve"> OF CHANGES&gt;</w:t>
      </w:r>
    </w:p>
    <w:p w14:paraId="05237F67" w14:textId="77777777" w:rsidR="008E694D" w:rsidRDefault="008E694D" w:rsidP="00616308"/>
    <w:bookmarkEnd w:id="10"/>
    <w:sectPr w:rsidR="008E694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283EF" w14:textId="77777777" w:rsidR="00EA2D30" w:rsidRDefault="00EA2D30">
      <w:r>
        <w:separator/>
      </w:r>
    </w:p>
  </w:endnote>
  <w:endnote w:type="continuationSeparator" w:id="0">
    <w:p w14:paraId="29B7C973" w14:textId="77777777" w:rsidR="00EA2D30" w:rsidRDefault="00EA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6D8B4" w14:textId="77777777" w:rsidR="00EA2D30" w:rsidRDefault="00EA2D30">
      <w:r>
        <w:separator/>
      </w:r>
    </w:p>
  </w:footnote>
  <w:footnote w:type="continuationSeparator" w:id="0">
    <w:p w14:paraId="74006BAB" w14:textId="77777777" w:rsidR="00EA2D30" w:rsidRDefault="00EA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F42" w14:textId="77777777" w:rsidR="006B6BAF" w:rsidRDefault="006B6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245B" w14:textId="63D6A7B8"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8E694D">
      <w:rPr>
        <w:b w:val="0"/>
        <w:bCs/>
        <w:lang w:val="en-US"/>
      </w:rPr>
      <w:t>Error! No text of specified style in document.</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7DEBDE0C" w:rsidR="00365C81" w:rsidRDefault="00365C81">
    <w:pPr>
      <w:pStyle w:val="Header"/>
      <w:framePr w:wrap="auto" w:vAnchor="text" w:hAnchor="margin" w:y="1"/>
      <w:widowControl/>
    </w:pPr>
    <w:r>
      <w:fldChar w:fldCharType="begin"/>
    </w:r>
    <w:r>
      <w:instrText xml:space="preserve"> STYLEREF ZGSM </w:instrText>
    </w:r>
    <w:r>
      <w:fldChar w:fldCharType="separate"/>
    </w:r>
    <w:r w:rsidR="008E694D">
      <w:rPr>
        <w:b w:val="0"/>
        <w:bCs/>
        <w:lang w:val="en-US"/>
      </w:rPr>
      <w:t>Error! No text of specified style in document.</w:t>
    </w:r>
    <w:r>
      <w:fldChar w:fldCharType="end"/>
    </w:r>
  </w:p>
  <w:p w14:paraId="240D0252" w14:textId="77777777" w:rsidR="00365C81" w:rsidRDefault="00365C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5F414" w14:textId="19D4EAC5"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9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26F910D3"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9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23202"/>
    <w:rsid w:val="0015431F"/>
    <w:rsid w:val="00167BDA"/>
    <w:rsid w:val="00176B1E"/>
    <w:rsid w:val="001A0824"/>
    <w:rsid w:val="001A143D"/>
    <w:rsid w:val="001C24B9"/>
    <w:rsid w:val="001F168B"/>
    <w:rsid w:val="002119BA"/>
    <w:rsid w:val="00214548"/>
    <w:rsid w:val="002347A2"/>
    <w:rsid w:val="00257E90"/>
    <w:rsid w:val="002661CF"/>
    <w:rsid w:val="00272311"/>
    <w:rsid w:val="00276A95"/>
    <w:rsid w:val="00283942"/>
    <w:rsid w:val="002D0619"/>
    <w:rsid w:val="002E0748"/>
    <w:rsid w:val="00305F99"/>
    <w:rsid w:val="0031444F"/>
    <w:rsid w:val="003172DC"/>
    <w:rsid w:val="00326820"/>
    <w:rsid w:val="00343A79"/>
    <w:rsid w:val="003476F4"/>
    <w:rsid w:val="0035462D"/>
    <w:rsid w:val="00365C81"/>
    <w:rsid w:val="00387AE0"/>
    <w:rsid w:val="00390619"/>
    <w:rsid w:val="003C3971"/>
    <w:rsid w:val="003D7489"/>
    <w:rsid w:val="00405ED0"/>
    <w:rsid w:val="004066DA"/>
    <w:rsid w:val="00407A28"/>
    <w:rsid w:val="0044050C"/>
    <w:rsid w:val="00471AEF"/>
    <w:rsid w:val="00472AC4"/>
    <w:rsid w:val="00482F7C"/>
    <w:rsid w:val="004912A5"/>
    <w:rsid w:val="004A1411"/>
    <w:rsid w:val="004D3578"/>
    <w:rsid w:val="004D7CBA"/>
    <w:rsid w:val="004E213A"/>
    <w:rsid w:val="005021BC"/>
    <w:rsid w:val="00502713"/>
    <w:rsid w:val="00515181"/>
    <w:rsid w:val="00521049"/>
    <w:rsid w:val="00534DE3"/>
    <w:rsid w:val="00543E6C"/>
    <w:rsid w:val="00545B32"/>
    <w:rsid w:val="00554B97"/>
    <w:rsid w:val="00562139"/>
    <w:rsid w:val="00565087"/>
    <w:rsid w:val="00576C10"/>
    <w:rsid w:val="005844A6"/>
    <w:rsid w:val="005A002E"/>
    <w:rsid w:val="005A3259"/>
    <w:rsid w:val="005A3F3F"/>
    <w:rsid w:val="005A4614"/>
    <w:rsid w:val="005A4FD6"/>
    <w:rsid w:val="005D1346"/>
    <w:rsid w:val="005D2E01"/>
    <w:rsid w:val="00601FAA"/>
    <w:rsid w:val="00614FDF"/>
    <w:rsid w:val="00616308"/>
    <w:rsid w:val="00632C21"/>
    <w:rsid w:val="00640039"/>
    <w:rsid w:val="00641343"/>
    <w:rsid w:val="006661F2"/>
    <w:rsid w:val="00681793"/>
    <w:rsid w:val="00685C01"/>
    <w:rsid w:val="006B6BAF"/>
    <w:rsid w:val="006D4F9E"/>
    <w:rsid w:val="006E6520"/>
    <w:rsid w:val="006F4B32"/>
    <w:rsid w:val="00711AAF"/>
    <w:rsid w:val="007135BF"/>
    <w:rsid w:val="00715441"/>
    <w:rsid w:val="00734A5B"/>
    <w:rsid w:val="00744E76"/>
    <w:rsid w:val="0077359C"/>
    <w:rsid w:val="007738A3"/>
    <w:rsid w:val="00780724"/>
    <w:rsid w:val="00781F0F"/>
    <w:rsid w:val="007C3F48"/>
    <w:rsid w:val="007C7E84"/>
    <w:rsid w:val="007E7891"/>
    <w:rsid w:val="007F0422"/>
    <w:rsid w:val="007F4ED2"/>
    <w:rsid w:val="007F7551"/>
    <w:rsid w:val="00801668"/>
    <w:rsid w:val="008028A4"/>
    <w:rsid w:val="00804FB7"/>
    <w:rsid w:val="00821193"/>
    <w:rsid w:val="008618A9"/>
    <w:rsid w:val="00863112"/>
    <w:rsid w:val="008768CA"/>
    <w:rsid w:val="008A1844"/>
    <w:rsid w:val="008A5D9A"/>
    <w:rsid w:val="008B586F"/>
    <w:rsid w:val="008C596C"/>
    <w:rsid w:val="008E2320"/>
    <w:rsid w:val="008E694D"/>
    <w:rsid w:val="008F5E70"/>
    <w:rsid w:val="0090271F"/>
    <w:rsid w:val="00902E23"/>
    <w:rsid w:val="00921660"/>
    <w:rsid w:val="00942EC2"/>
    <w:rsid w:val="00947F5A"/>
    <w:rsid w:val="00966BBD"/>
    <w:rsid w:val="00992CE0"/>
    <w:rsid w:val="009964EC"/>
    <w:rsid w:val="009A126B"/>
    <w:rsid w:val="009B2DCE"/>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6B8"/>
    <w:rsid w:val="00BA2D8C"/>
    <w:rsid w:val="00BB741E"/>
    <w:rsid w:val="00BC0F7D"/>
    <w:rsid w:val="00BC440D"/>
    <w:rsid w:val="00BC4635"/>
    <w:rsid w:val="00BF2633"/>
    <w:rsid w:val="00C01741"/>
    <w:rsid w:val="00C10FAF"/>
    <w:rsid w:val="00C22605"/>
    <w:rsid w:val="00C33079"/>
    <w:rsid w:val="00C36E8E"/>
    <w:rsid w:val="00C44DB6"/>
    <w:rsid w:val="00C46168"/>
    <w:rsid w:val="00C57062"/>
    <w:rsid w:val="00C72833"/>
    <w:rsid w:val="00C7361E"/>
    <w:rsid w:val="00C851FE"/>
    <w:rsid w:val="00C93F40"/>
    <w:rsid w:val="00C97FCE"/>
    <w:rsid w:val="00CA3D0C"/>
    <w:rsid w:val="00CE5617"/>
    <w:rsid w:val="00D115A2"/>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47AC0"/>
    <w:rsid w:val="00E55B9A"/>
    <w:rsid w:val="00E72553"/>
    <w:rsid w:val="00E7635E"/>
    <w:rsid w:val="00E77645"/>
    <w:rsid w:val="00E83717"/>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78F3"/>
    <w:rsid w:val="00FA1266"/>
    <w:rsid w:val="00FC1192"/>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6145"/>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 w:type="paragraph" w:customStyle="1" w:styleId="CRCoverPage">
    <w:name w:val="CR Cover Page"/>
    <w:rsid w:val="006B6BA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3165</Words>
  <Characters>18001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2021-05-07T22:06:00Z</dcterms:created>
  <dcterms:modified xsi:type="dcterms:W3CDTF">2021-05-07T22:06:00Z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